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5C0" w:rsidRPr="00F3107E" w:rsidRDefault="001635C0" w:rsidP="00100C8C">
      <w:pPr>
        <w:pStyle w:val="Heading1"/>
        <w:spacing w:before="0" w:beforeAutospacing="0" w:after="0" w:afterAutospacing="0"/>
        <w:jc w:val="center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Саволномањо барои санљиши табфиќавї аз фанни асабшиносї ва асосњои ирсияти тиббї барои донишљўёни  бахши 4-уми факултаи стоматологияи ДДТТ.</w:t>
      </w:r>
    </w:p>
    <w:p w:rsidR="001635C0" w:rsidRPr="00F3107E" w:rsidRDefault="001635C0" w:rsidP="00100C8C">
      <w:pPr>
        <w:pStyle w:val="Heading2"/>
        <w:spacing w:before="0"/>
        <w:jc w:val="center"/>
        <w:rPr>
          <w:rFonts w:ascii="Times New Roman Tj" w:hAnsi="Times New Roman Tj"/>
          <w:color w:val="auto"/>
          <w:sz w:val="24"/>
          <w:szCs w:val="24"/>
        </w:rPr>
      </w:pPr>
    </w:p>
    <w:p w:rsidR="001635C0" w:rsidRPr="00F3107E" w:rsidRDefault="001635C0" w:rsidP="00100C8C">
      <w:pPr>
        <w:pStyle w:val="Heading2"/>
        <w:spacing w:before="0"/>
        <w:jc w:val="center"/>
        <w:rPr>
          <w:rFonts w:ascii="Times New Roman Tj" w:hAnsi="Times New Roman Tj"/>
          <w:color w:val="auto"/>
          <w:sz w:val="24"/>
          <w:szCs w:val="24"/>
        </w:rPr>
      </w:pPr>
      <w:r w:rsidRPr="00F3107E">
        <w:rPr>
          <w:rFonts w:ascii="Times New Roman Tj" w:hAnsi="Times New Roman Tj"/>
          <w:color w:val="auto"/>
          <w:sz w:val="24"/>
          <w:szCs w:val="24"/>
        </w:rPr>
        <w:t>І.</w:t>
      </w:r>
      <w:r w:rsidRPr="00F3107E">
        <w:rPr>
          <w:rFonts w:ascii="Palatino Linotype" w:hAnsi="Palatino Linotype"/>
          <w:color w:val="auto"/>
          <w:sz w:val="24"/>
          <w:szCs w:val="24"/>
        </w:rPr>
        <w:t>Қ</w:t>
      </w:r>
      <w:r w:rsidRPr="00F3107E">
        <w:rPr>
          <w:rFonts w:ascii="Times New Roman Tj" w:hAnsi="Times New Roman Tj"/>
          <w:color w:val="auto"/>
          <w:sz w:val="24"/>
          <w:szCs w:val="24"/>
        </w:rPr>
        <w:t>исми  «Нейростоматология»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1. Аломатњои асосии асабдардии  асаби сегонаро нишон дихед?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Дард дар минтаќаи рўй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Варами дар минтаќаи рўй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Олосии чашм</w:t>
      </w:r>
      <w:r w:rsidRPr="00F3107E">
        <w:rPr>
          <w:rFonts w:ascii="Times New Roman Tj" w:hAnsi="Times New Roman Tj"/>
          <w:sz w:val="24"/>
          <w:szCs w:val="24"/>
        </w:rPr>
        <w:br/>
        <w:t>4) Болоравии ѓузаи чашм (лагофталм)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2. Дард хангоми  асабдардии асаби сегона, чї тавр мебошад.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Сўзанда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Буранда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Нешзананда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Хуруљгиранда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3.</w:t>
      </w:r>
      <w:r w:rsidRPr="00F3107E">
        <w:rPr>
          <w:rFonts w:ascii="Times New Roman Tj" w:hAnsi="Times New Roman Tj"/>
          <w:sz w:val="24"/>
          <w:szCs w:val="24"/>
        </w:rPr>
        <w:t xml:space="preserve"> </w:t>
      </w:r>
      <w:r w:rsidRPr="00F3107E">
        <w:rPr>
          <w:rFonts w:ascii="Times New Roman Tj" w:hAnsi="Times New Roman Tj"/>
          <w:b/>
          <w:sz w:val="24"/>
          <w:szCs w:val="24"/>
        </w:rPr>
        <w:t>Давомнокии</w:t>
      </w:r>
      <w:r w:rsidRPr="00F3107E">
        <w:rPr>
          <w:rFonts w:ascii="Times New Roman Tj" w:hAnsi="Times New Roman Tj"/>
          <w:sz w:val="24"/>
          <w:szCs w:val="24"/>
        </w:rPr>
        <w:t xml:space="preserve"> </w:t>
      </w:r>
      <w:r w:rsidRPr="00F3107E">
        <w:rPr>
          <w:rFonts w:ascii="Times New Roman Tj" w:hAnsi="Times New Roman Tj"/>
          <w:b/>
          <w:sz w:val="24"/>
          <w:szCs w:val="24"/>
        </w:rPr>
        <w:t>дардњро хангоми  асабдардии асаби сегона  нишон дихед.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Давомнокии дардхо зиёда 1 соат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Давомнокии дардхо зиёда аз 5 даќ.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Давомнокии дардхо на зиёда аз 5 даќ.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Давомнокии дардхо зиёда аз 12 соат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4. Дард хангоми  асабдардии асаби сегона  хусусияти  мавќеи дорад ё не?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5.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 xml:space="preserve">ангоми  асабдардии асаби сегона дар минтаќаи асабтаъминкунии он нишон дињед?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бисёртар дар шохањои 2 ё 3.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шохаи 2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шохаи 3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шохаи 1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6. 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олати дарди мушо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 xml:space="preserve">ида мумкин аст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 xml:space="preserve">ангоми  асабдардии асаби сегона?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ња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7. Нишон дињед њолатњои дард ба вуќуъ овардан хангоми  асабдардии асаби сегона?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роњ гаштан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суханронї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хоб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асабонї шудан</w:t>
      </w:r>
      <w:r w:rsidRPr="00F3107E">
        <w:rPr>
          <w:rFonts w:ascii="Times New Roman Tj" w:hAnsi="Times New Roman Tj"/>
          <w:b/>
          <w:sz w:val="24"/>
          <w:szCs w:val="24"/>
        </w:rPr>
        <w:t xml:space="preserve">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8. Вайроншавии вегетативї хангоми  асабдардии асаби сегона вуљуд дорад ё на.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ња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9. Аломатхои  вегетативро хангоми  асабдардии асаби сегона нишон дихед?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1) сафедшавии руй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хунукии чехра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сурхшавии чехра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4) баландшавии </w:t>
      </w:r>
      <w:r w:rsidRPr="00F3107E">
        <w:rPr>
          <w:rFonts w:ascii="Palatino Linotype" w:hAnsi="Palatino Linotype"/>
          <w:sz w:val="24"/>
          <w:szCs w:val="24"/>
        </w:rPr>
        <w:t>ҳ</w:t>
      </w:r>
      <w:r w:rsidRPr="00F3107E">
        <w:rPr>
          <w:rFonts w:ascii="Times New Roman Tj" w:hAnsi="Times New Roman Tj"/>
          <w:sz w:val="24"/>
          <w:szCs w:val="24"/>
        </w:rPr>
        <w:t xml:space="preserve">арорати бадан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10. Носомонии њолати асаб хангоми  асабдардии асаби сегона вуљуд дорад ё на.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Ња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11. Доруворињои асосиро барои табобати асабдардии асаби сегона нишон дихед?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Ортофен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Аспирин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Карбамазепин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4) Но-шпа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12. Дар ваќти истифодаи доруњои асосии асабдардии асаби сегона баъди чанд ваќт фоида мерасонад?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Баъд аз 1-2 њафта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Баъд аз 3-4 њафта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3) Баъд аз 6-8 њафта 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Баъд аз 8-10 њафта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13. Миќдори барзиёди доруворињои асосиро барои табобати асабдардии асаби сегона нишон дихед.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200 мг/шабонар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 xml:space="preserve">з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400 мг/ шабонар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з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600 мг/ шабонар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 xml:space="preserve">з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800 мг/ шабонар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 xml:space="preserve">з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14. Дигар доруњои зиддихур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љиро барои табобати асабдардии асаби сегона номбар кунед?.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1) Дифенин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Пантогам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Фенибут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4) Дибазол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15. Оксибутрати натрий барои бартараф кардани дард њангоми асабдардии асаби сегона истифода мешавад?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Ња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16. Кадом зиддиасабхастагї (антидепрессантњо) њангоми асабдардии асаби сегона истифода мешавад?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1) Амитриптилин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Стугерон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Пираситам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4) Глитсин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17. Барои паст кардани фаъолияти мавзеъњои њиссиёташон баланд («куркових») дар марњилаи шадид кадом доруњои бењискунии мавќеї истифода мешаванд? 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1) Фуратсиллин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Перекиси водород 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3) Хлорэтил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4) Трамадол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18. Кадом доруворињо барои электрофорез њангоми асабдардии асаби сегона истифода мешавад?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1) Калсий хлор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Новокаин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3) Раствори ксидифон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4) Калий йодид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19. Плазмаферез ва гемосорбсия </w:t>
      </w:r>
      <w:r w:rsidRPr="00F3107E">
        <w:rPr>
          <w:rFonts w:ascii="Times New Roman Tj" w:hAnsi="Times New Roman Tj"/>
          <w:sz w:val="24"/>
          <w:szCs w:val="24"/>
        </w:rPr>
        <w:t xml:space="preserve"> </w:t>
      </w:r>
      <w:r w:rsidRPr="00F3107E">
        <w:rPr>
          <w:rFonts w:ascii="Times New Roman Tj" w:hAnsi="Times New Roman Tj"/>
          <w:b/>
          <w:sz w:val="24"/>
          <w:szCs w:val="24"/>
        </w:rPr>
        <w:t xml:space="preserve">њангоми асабдардии асаби сегона истифода мешавад?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Ња 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20. Кадом оризаи вазнинтарини декомпрессияи микровасеулярї вуљуд доранд?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Хунравиї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Сактаи ишемикии сутуни маѓзи сар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Нимфалаљи мушакњои рўй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4) Атаксия 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21. Миќдори оризањо њангоми декомпрессияи микровасеулярї чанд фоизро ташкил медињад?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12-17%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20-22%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23-25%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4) 30-34% 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22. Хатари такрории асабдардии асаби сегона чанд фоизро ташкил медињад?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5-25%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5-28%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7-41%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3-47%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23. Аломатњои асосии невропатияи асаби сегонаро нишон дињед.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Њиссиёти дарднокї дар мавќеи асабронї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Варами рўй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Олусии чашм</w:t>
      </w:r>
      <w:r w:rsidRPr="00F3107E">
        <w:rPr>
          <w:rFonts w:ascii="Times New Roman Tj" w:hAnsi="Times New Roman Tj"/>
          <w:sz w:val="24"/>
          <w:szCs w:val="24"/>
        </w:rPr>
        <w:br/>
        <w:t>4) Болоравии ѓ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заи чашм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24. Дардњо њангоми невропатияи асаби сегона чи гуна мебошанд?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с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зонанда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б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ранда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нешзананда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Хур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љгиранда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25. Дардњои хуруљмонанд њангоми невропатияи асаби сегона дида мешаванд?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</w:t>
      </w:r>
      <w:r w:rsidRPr="00F3107E">
        <w:rPr>
          <w:rFonts w:ascii="Times New Roman Tj" w:hAnsi="Times New Roman Tj"/>
          <w:b/>
          <w:sz w:val="24"/>
          <w:szCs w:val="24"/>
        </w:rPr>
        <w:t>26.</w:t>
      </w:r>
      <w:r w:rsidRPr="00F3107E">
        <w:rPr>
          <w:rFonts w:ascii="Times New Roman Tj" w:hAnsi="Times New Roman Tj"/>
          <w:sz w:val="24"/>
          <w:szCs w:val="24"/>
        </w:rPr>
        <w:t xml:space="preserve"> </w:t>
      </w:r>
      <w:r w:rsidRPr="00F3107E">
        <w:rPr>
          <w:rFonts w:ascii="Times New Roman Tj" w:hAnsi="Times New Roman Tj"/>
          <w:b/>
          <w:sz w:val="24"/>
          <w:szCs w:val="24"/>
        </w:rPr>
        <w:t>Давомнокии дардњоро њангоми невропатияи асаби сегона нишон дињед.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Давомнокї зиёда аз 1 соат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Давомнокї зиёда аз 5 даќиќа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Давомнокї на зиёда аз 2 даќиќа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Давомнокї зиёда аз якчанд соат то якчанд шабонар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з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27. Нуќтаи аниќи дардноки њангоми невропатияи асаби сегона вуљуд дорад?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28. Нуќтањои дарднокиро дар ноњияи асаброни њангоми невропатияи асаби сегона нишон дињед. 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1- шоха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2- шоха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3- шоха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Баъзан 2 ё 3 шохањо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29. Њолати дардноки њангоми невропатияи асаби сегона дида мешавад?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Ња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</w:t>
      </w:r>
      <w:r w:rsidRPr="00F3107E">
        <w:rPr>
          <w:rFonts w:ascii="Times New Roman Tj" w:hAnsi="Times New Roman Tj"/>
          <w:b/>
          <w:sz w:val="24"/>
          <w:szCs w:val="24"/>
        </w:rPr>
        <w:t>30. Омилњои триггериро њангоми невропатияи асаби сегона нишон дињед.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Хоб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Баландшавии њарорат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3) Хўрок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Парешонхотирї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31. Вайроншавињои нашвї, ба невропатияи асаби сегона хос њастанд?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Ња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32</w:t>
      </w:r>
      <w:r w:rsidRPr="00F3107E">
        <w:rPr>
          <w:rFonts w:ascii="Times New Roman Tj" w:hAnsi="Times New Roman Tj"/>
          <w:sz w:val="24"/>
          <w:szCs w:val="24"/>
        </w:rPr>
        <w:t>. К</w:t>
      </w:r>
      <w:r w:rsidRPr="00F3107E">
        <w:rPr>
          <w:rFonts w:ascii="Times New Roman Tj" w:hAnsi="Times New Roman Tj"/>
          <w:b/>
          <w:sz w:val="24"/>
          <w:szCs w:val="24"/>
        </w:rPr>
        <w:t xml:space="preserve">адом аломатњо ба невропатияи шохаи 3-ми асаби сегона хосанд?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Дардњо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Нимфалаљи мушакњои мимикї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Нимфалаљи мушакњои хоиш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Дисфагия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33. Дардњои хурўљмонанд ба асабдардии асаби забону њалќ хосанд? 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Не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34.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 xml:space="preserve">ангоми асабдардии асаби забону њалќ дардњо аз кадом ноњия сар мешаванд?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решаи забон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нўги забон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аз љоѓи поён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девораи ќафои гулў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35. Њангоми асабдардии асаби забону њалќ ба кадом ноњия дардњо равона мешавад?     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ба гўш ва кунљи љоѓи поён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ба дандонњои боло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ба ноњияи гардан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ба ноњияи лабњо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36.Дардњо њангоми асабдардии асаби забону њалќ чї ќадар давом мекунанд?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 то 5 даќиќа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 дар давоми шабонарўз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 то 3 даќиќа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 зиёда аз 1 соат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37. Омилњои пайдоиши асабдардии асаби забону њалќро номбар кунед.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роњгардї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парешонхотирї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вайроншавии хоб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гапзанї ва сулфазанї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38. дардњо њангоми асабдардии асаби забону њалќ бо аломати бисёр људошавии оби дањон (гиперсаливатсия) њамроњ мешаванд?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1) Ња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39.  Асабдардии асаби забону њалќ бо дигаршавии ранги рўй мегузарад?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40.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ангоми асабдардии асаби забону њалќ кадом дору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истифода мешаванд?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Ортофен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димедрол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новокаин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но-шпа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41.Дард њангоми синдроми гирењи болшаклу ком (синдром Сладера) чї гуна мебошад?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нимшадид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шадид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дард</w:t>
      </w:r>
      <w:r w:rsidRPr="00F3107E">
        <w:rPr>
          <w:rFonts w:ascii="Palatino Linotype" w:hAnsi="Palatino Linotype"/>
          <w:sz w:val="24"/>
          <w:szCs w:val="24"/>
        </w:rPr>
        <w:t>ҳ</w:t>
      </w:r>
      <w:r w:rsidRPr="00F3107E">
        <w:rPr>
          <w:rFonts w:ascii="Times New Roman Tj" w:hAnsi="Times New Roman Tj"/>
          <w:sz w:val="24"/>
          <w:szCs w:val="24"/>
        </w:rPr>
        <w:t>ои кунд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буранда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42. Оё дардњои хурўљмонанд ба аломати гирењи болшаклу ком хос аст.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43.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 xml:space="preserve">ангоми аломати гирењи болшаклу ком дар куљо љойгиранд?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1) дар ноњияи чашм, бинї ва љоѓи боло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дар ноњияи гардан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дар ноњияи љоѓи поён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дар ноњияи пушти сар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44. Њангоми аломати гирењи болшаклу ком дардњо ба кадом тараф пањн мешаванд.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ба ноњияи миён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ба дандонњои боло</w:t>
      </w:r>
    </w:p>
    <w:p w:rsidR="001635C0" w:rsidRPr="00F3107E" w:rsidRDefault="001635C0" w:rsidP="004625B5">
      <w:pPr>
        <w:tabs>
          <w:tab w:val="left" w:pos="2747"/>
        </w:tabs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ба дандонњои поён</w:t>
      </w:r>
      <w:r w:rsidRPr="00F3107E">
        <w:rPr>
          <w:rFonts w:ascii="Times New Roman Tj" w:hAnsi="Times New Roman Tj"/>
          <w:sz w:val="24"/>
          <w:szCs w:val="24"/>
        </w:rPr>
        <w:tab/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 ба ноњияи чакка, гўш, гардан, шона ва бозу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45. Оё </w:t>
      </w:r>
      <w:r w:rsidRPr="00F3107E">
        <w:rPr>
          <w:rFonts w:ascii="Times New Roman Tj" w:eastAsia="Times New Roman" w:hAnsi="Times New Roman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ангоми аломати Сопровождаются ли пароксизмами  болей  при синдроме крылонебного узла вегетативными нарушениями,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1) ња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46.Кадом вайроншавињои нашвї ба аломати гирењї болшаклу ком хос аст?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варами рўй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сурхшавии нисфи рўй, обравии чашм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баландшавии ФХ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бронхоспазм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47.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ангоми аломати гирењи болшаклу ком  дард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чї ќадар давом мекугнанд?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аз якчанд даќиќа то шабонарўз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зиёда аз 2 шабонарўз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зиёда аз 3 шабонарўз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зиёда аз 5 шабонарўз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48. Дар кадом беморињо аломати гирењи болшаклу ком дида мешавад?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беморињои гўш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герпесинфексияњо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менингитњо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энсефалитњо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49.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ангоми асабдардии гирењи зонушакл дар куљо дард пайдо мешавад?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дар ноњияи шона ва бозу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дар ноњияи г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ш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дар ноњияи гардан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дар ноњияи  шохаи 2-юми асаби сегона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</w:t>
      </w:r>
      <w:r w:rsidRPr="00F3107E">
        <w:rPr>
          <w:rFonts w:ascii="Times New Roman Tj" w:hAnsi="Times New Roman Tj"/>
          <w:b/>
          <w:sz w:val="24"/>
          <w:szCs w:val="24"/>
        </w:rPr>
        <w:t xml:space="preserve">50. Дардњои хурўљмонанд ба асабдардии гирењи зонушакл хос аст.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   </w:t>
      </w:r>
      <w:r w:rsidRPr="00F3107E">
        <w:rPr>
          <w:rFonts w:ascii="Times New Roman Tj" w:hAnsi="Times New Roman Tj"/>
          <w:sz w:val="24"/>
          <w:szCs w:val="24"/>
        </w:rPr>
        <w:t xml:space="preserve">1) ња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2)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51.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ангоми асабдардии гирењи зонушакл дард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ба кадом но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ия па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н мешаванд?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дар ноњияи гардан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ба данонњои боло ва г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ш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ба дандонњои поён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 ба ноњияи чакка, гўш, гардан, шона ва бозу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52. Дардњои такроршаванда њангоми асабдардии гирењи зонушакл мушоњида мешавад?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53.Кадом вайроншавињои нашвї ба асабдардии гирењи зонушакл хос аст?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варами рўй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сурхшавии нисфи рўй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баландшавии фишори хун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рафтани оби чашм ва оби да</w:t>
      </w:r>
      <w:r w:rsidRPr="00F3107E">
        <w:rPr>
          <w:rFonts w:ascii="Times New Roman Tj" w:eastAsia="Times New Roman" w:hAnsi="Times New Roman"/>
          <w:sz w:val="24"/>
          <w:szCs w:val="24"/>
        </w:rPr>
        <w:t>ҳ</w:t>
      </w:r>
      <w:r w:rsidRPr="00F3107E">
        <w:rPr>
          <w:rFonts w:ascii="Times New Roman Tj" w:hAnsi="Times New Roman Tj"/>
          <w:sz w:val="24"/>
          <w:szCs w:val="24"/>
        </w:rPr>
        <w:t>он</w:t>
      </w:r>
    </w:p>
    <w:p w:rsidR="001635C0" w:rsidRPr="00F3107E" w:rsidRDefault="001635C0" w:rsidP="00100C8C">
      <w:pPr>
        <w:pStyle w:val="ListParagraph"/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54.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ангоми асабдардии гирењи зонушакл дард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 xml:space="preserve">о </w:t>
      </w:r>
      <w:r w:rsidRPr="00F3107E">
        <w:rPr>
          <w:rFonts w:ascii="Times New Roman Tj" w:hAnsi="Times New Roman Tj"/>
          <w:sz w:val="24"/>
          <w:szCs w:val="24"/>
        </w:rPr>
        <w:t xml:space="preserve">чї </w:t>
      </w:r>
      <w:r w:rsidRPr="00F3107E">
        <w:rPr>
          <w:rFonts w:ascii="Palatino Linotype" w:hAnsi="Palatino Linotype"/>
          <w:sz w:val="24"/>
          <w:szCs w:val="24"/>
        </w:rPr>
        <w:t>ќадар давом мекунанд</w:t>
      </w:r>
      <w:r w:rsidRPr="00F3107E">
        <w:rPr>
          <w:rFonts w:ascii="Times New Roman Tj" w:hAnsi="Times New Roman Tj"/>
          <w:sz w:val="24"/>
          <w:szCs w:val="24"/>
        </w:rPr>
        <w:t>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шабонарўз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зиёда аз як шабонарўз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зиёда аз 3 шабонарўз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аз якчанд даќиќа то шабонарўз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55. Њангоми кадом беморињо асабдардии гирењи зонушакл  дида мешавад?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менингитњо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герпесњои сироятї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беморињои гўш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энсефалитњо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56. Оё нимфалаљи мушакњои мимики рўй њангоми асабдардии гирењи зонушакл дида мешавад?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1) ња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57. Кадом доруњо њангоми асабдардии гирењи зонушакл истифода мешаванд?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Интерферон ва ортофен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Гентамитсин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Но-шпа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Новокаин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58.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ангоми асабдардии асаби бинию мижгон дард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дар куљо љойгиранд (синдром Чарлина) дард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дар куљо љойгиранд?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дар ноњияи себаки чашм ва болои ќош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пушти сар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решачаи забон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љоѓи поён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59. Њангоми асабдардии асаби бинию мижгон дардњои хурўљмонанд дида мешаванд: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1) ња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60.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ангоми асабдардии асаби бинию мижгон дард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ба кадом тараф мераванд?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ба дандонњои боло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ба но</w:t>
      </w:r>
      <w:r w:rsidRPr="00F3107E">
        <w:rPr>
          <w:rFonts w:ascii="Times New Roman Tj" w:eastAsia="Times New Roman" w:hAnsi="Times New Roman"/>
          <w:sz w:val="24"/>
          <w:szCs w:val="24"/>
        </w:rPr>
        <w:t>ҳ</w:t>
      </w:r>
      <w:r w:rsidRPr="00F3107E">
        <w:rPr>
          <w:rFonts w:ascii="Times New Roman Tj" w:hAnsi="Times New Roman Tj"/>
          <w:sz w:val="24"/>
          <w:szCs w:val="24"/>
        </w:rPr>
        <w:t>ияи рухсора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ба дандонњои поён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 ба ноњияи гардан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61. Дардњо такроршаванда мешаванд њангоми асабдардии асаби бинию мижгон ё не?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62.Кадом вайроншавињои нашвї ба асабдардии асаби бинию мижгон хосанд? 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оби чашм рафтан ва варамкунии пардаи луобии бинї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варамнокии рўй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сурхшавии рўй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баландшавии фишори хун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63. Давомнокии дардњо њангоми асабдардии асаби бинию мижгон чигунаанд?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5 даќиќа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1 соат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зиёда аз 3 соат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то як шабонарўз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64. Оё минтаќањои њиссиёташон баланд (тригери) њангоми асабдардии асаби бинию мижгон мављуданд.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1) не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65.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 xml:space="preserve">ангоми кадом беморињо асабдардии асаби бинию мижгон </w:t>
      </w:r>
      <w:r w:rsidRPr="00F3107E">
        <w:rPr>
          <w:b/>
          <w:sz w:val="24"/>
          <w:szCs w:val="24"/>
        </w:rPr>
        <w:t>мушо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b/>
          <w:sz w:val="24"/>
          <w:szCs w:val="24"/>
        </w:rPr>
        <w:t>ида</w:t>
      </w:r>
      <w:r w:rsidRPr="00F3107E">
        <w:rPr>
          <w:rFonts w:ascii="Times New Roman Tj" w:hAnsi="Times New Roman Tj"/>
          <w:b/>
          <w:sz w:val="24"/>
          <w:szCs w:val="24"/>
        </w:rPr>
        <w:t xml:space="preserve"> мешавад?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беморињои узвњои-ЛОР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осеби пўшидаи косахона ва маѓзи сар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атеросклерози рагњои майнаи сар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менингитњо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66.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ангоми асабдардии асаби бинию мижгон кадом дору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истифода мешаванд?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антибиотик</w:t>
      </w:r>
      <w:r w:rsidRPr="00F3107E">
        <w:rPr>
          <w:rFonts w:ascii="Palatino Linotype" w:hAnsi="Palatino Linotype"/>
          <w:sz w:val="24"/>
          <w:szCs w:val="24"/>
        </w:rPr>
        <w:t>ҳ</w:t>
      </w:r>
      <w:r w:rsidRPr="00F3107E">
        <w:rPr>
          <w:rFonts w:ascii="Times New Roman Tj" w:hAnsi="Times New Roman Tj"/>
          <w:sz w:val="24"/>
          <w:szCs w:val="24"/>
        </w:rPr>
        <w:t>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мањлули кокаин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димедрол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калсий глюконат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67. Њангоми хурўљњои асабдардии асаби бинию мижгон нейротоническая реакция зрачков дида мешавад?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68.Аломати дутарафаи асаби бинию мижгон бештар дар кадом  беморон дида мешавад?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1)дар мардњо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дар занњо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дар кўдакон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дар њар ду љинс якхела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69.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ангоми аломати дутарафаи асаби бинию мижгон дард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 xml:space="preserve">о дар куљо љойгиранд?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дар ноњияи гўш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дар ноњияи гардан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дар ноњияи чашм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дар љоѓи боло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70. Оё ба аломати дутарафаи асаби бинию мижгон дардњои хурўљмонанд хосанд?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71.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ангоми аломати дутарафаи асаби бинию мижгон кадом рефлекс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 xml:space="preserve">о паст мешаванд?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љоѓи поёнї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њалќї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коми мулоим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решачагї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72.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b/>
          <w:sz w:val="24"/>
          <w:szCs w:val="24"/>
        </w:rPr>
        <w:t>ангоми</w:t>
      </w:r>
      <w:r w:rsidRPr="00F3107E">
        <w:rPr>
          <w:rFonts w:ascii="Times New Roman Tj" w:hAnsi="Times New Roman Tj"/>
          <w:b/>
          <w:sz w:val="24"/>
          <w:szCs w:val="24"/>
        </w:rPr>
        <w:t xml:space="preserve"> аломати дутарафаи асаби бинию мижгон дард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ба кадом тараф равона меашаванд?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ба ноњияи бинї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ба ноњияи дањон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ба дандонњои боло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ба дандонњои поён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73. Дардњо дар кадом ваќт њангоми аломати дутарафаи асаби бинию мижгон пайдо мешаванд?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сањар ва шаб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сањар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баъди истеъмоли хўрок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ваќти хўрок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74. Ёрии аввалин њангоми хурўљњои аломати дутарафаи асаби бинию мижгон кадом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оянд?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калсий глюконат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верошпирон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3) чаккондан ба чашмњо 1-2 чакра мањлули дикаин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димедрол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75.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ангоми аломати дутарафаи асаби бинию мижгон кадом дору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фоида мерасонанд?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АТФ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2)витаминњои В1,В6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аскорбиновая кислота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витамин В12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76.Минтаќаи аниќи дарднокиро њангоми асабдардии асаби гўшу чаккагї (синдром Фрей) нишон дињед?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дар ноњияи бандинаи болої љоѓи поёнї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дар ноњияи аќиби сар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дар ноњияи гардан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дар ноњияи гўш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77. Ба асабдардии асаби гўшу чаккагї дардњои хурўљмонанд хосанд?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1) ња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78.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ангоми асабдардии асаби гўшу чаккагї кадом омил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сабаби пайдоиши хур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љ мешаванд?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1) роњгардї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зиќшавї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вайроншавии хоб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истеъмоли хўрок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79. Дардњо њангоми асабдардии асаби гўшу чаккагї ба куљо равона мешаванд?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ба дандонњои боло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ба дандонњои поён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нўги забон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девораи пеши гузаргоњи дарунии гўш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80. Оё њангоми асабдардии асаби гўшу чаккагї камшавии њиссиёт дида мешаванд: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1) ња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81. Ёрии аввалин њангоми хурўљи асабдардии асаби гўшу чаккагї кадом аст? 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калсий глюконат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новокаин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3) антибиотикњо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седалгин бо њамроњии диазепам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82. Оё бењискуни бо новокаин (блокада) гузаронида мешавад њангоми асабдардии асаби гўшу чаккагї.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83.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ангоми асабдардии асаби забон дард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дар куљо љойгиранд?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ноњияи зеризабонї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решачаи забон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ќисми канорањои забон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ќисми 2/3 забон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84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ангоми асабдардии асаби забон кадом омил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сабаби пайдоиши хур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љ мешаванд?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гулудард, зуком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зањролудї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норасоии гардиши хун дар сар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њассоснок кардани забон бо протез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85. Вайроншавињои нашвї њангоми асабдардии асаби забон дида мешаванд.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86. Ёрии аввалин ва пурра њангоми хурўљњои асабдардии асаби забон  кадом аст?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аналгин бо димедрол д/м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калсий глюконат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3) аскорбиновая кислота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антибиотикњо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87. Њангоми асабдардии асаби забон њиссиёти дардї ва таъмї вайрон мешавад?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88. Дар кињо бисёртар асабдардии дандонї (дентальная плексалгия) дида мешавад?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дар мардњо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дар занњо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дар кўдакон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дар њар ду љинс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89. Дар кадом синну сол асабдардии дандони (дентальной плексалгии)бисёртар дида мешавад?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 то 20 сол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 аз 20 то 40 сол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аз 40 то 60 сол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баъди 60 солагї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90. Кадом намуди дардњо ба асабдардии дандонї (дентальной плексалгии) хос аст?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кунди азобдињанда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халанда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бурранда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нимшадид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91.Љои саршавии дардњо дар њолати асабдардии дандонї (дентальной плексалгии) дар шохањои њубобї ва пилкњо љойгиранд?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92. </w:t>
      </w:r>
      <w:r w:rsidRPr="00F3107E">
        <w:rPr>
          <w:rFonts w:ascii="Palatino Linotype" w:hAnsi="Palatino Linotype"/>
          <w:b/>
          <w:sz w:val="24"/>
          <w:szCs w:val="24"/>
        </w:rPr>
        <w:t xml:space="preserve">Ҳангоми асабдардии </w:t>
      </w:r>
      <w:r w:rsidRPr="00F3107E">
        <w:rPr>
          <w:rFonts w:ascii="Times New Roman Tj" w:hAnsi="Times New Roman Tj"/>
          <w:b/>
          <w:sz w:val="24"/>
          <w:szCs w:val="24"/>
        </w:rPr>
        <w:t xml:space="preserve"> дандонї (дентальной плексалгии) кадом омил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сабаби пайдоиши хур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љ мешаванд?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1) </w:t>
      </w:r>
      <w:r w:rsidRPr="00F3107E">
        <w:rPr>
          <w:rFonts w:ascii="Palatino Linotype" w:hAnsi="Palatino Linotype"/>
          <w:sz w:val="24"/>
          <w:szCs w:val="24"/>
        </w:rPr>
        <w:t>ҳ</w:t>
      </w:r>
      <w:r w:rsidRPr="00F3107E">
        <w:rPr>
          <w:rFonts w:ascii="Times New Roman Tj" w:hAnsi="Times New Roman Tj"/>
          <w:sz w:val="24"/>
          <w:szCs w:val="24"/>
        </w:rPr>
        <w:t>ассосї ва гармухунук  шудан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истеъмоли хўроки дурушт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давидан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вайроншавии хоб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93.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ангоми иллатнокии бофтаи поении дандонї дард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ба кадом тараф па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н мешаванд?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коми сахт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2) ноњияи шунавої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даромади ноњияи дањон ва ноњияи лунљ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як тарафи сар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94. Доруњои бартарафкунии дардњо њангоми асабдардии дандони (дентальной плексалгии) мављуданд: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95. Давомнокии дардњо њангоми асабдардии дандонї: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5 даќиќа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то 2 даќиќа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зиёда аз 1 соат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аз якчанд соат то якчанд шабонарўз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96.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ангоми асабдардии дандонї дард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чигунаанд?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дардњои сахт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кунд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нимшадид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халанда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97. Остеомиелити устухонњои љоѓ метавонанд сабаби асабдардии дандонї шаванд?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98. Оё Карбамазепин њангоми асабдардии дандони фоидаовар аст?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1) ња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99. Ваќти пайдошавии дардро њангоми асабдардии дандонї нишон дињед: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рўзона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шабона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ба ваќт вобаста нест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бисёртар рўзона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100. Ёрии аввалин ва пурра њангоми хурўљи асабдардии дандонї кадом аст?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доруњои бењискунї бо антидепрессантњо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антибиотикњо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калсий глюконат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кислотаи аскарбин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101. Прозопалгия чист?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дарди дар дасту пойњо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2)дардњои рўй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дардњо дар шикам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дарди дандон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102. Сабаби прозопалгия чист?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невропатияи асаби сегона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невропатияи асаби рўй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невропатияи асаби њаракатдињандаи чашм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невропатияи асаби чашм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103. Сабаби асосии прозопалгияи соматогенї кадом аст?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асабдардии асаби сегона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асабдардии асаби забону њалќ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асабдардии асаби гумроњ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асабдардии дандонї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104. Прозопалгияи Сландер кай ба амал меояд?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асабдардии асаби сегона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асабдардии асаби гумроњ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асабдардии гирењи болшаклу ком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асабдардии асаби њалќии боло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105. Кадом намуди дарди рўй вуљуд надорад?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илтињоби асабї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соматогенї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нейроваскулярї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бандинаї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106.Ба асабдардии асаби забону њалќ кадом дард хос аст?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дард дар решаи забон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дарди љоѓи боло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дарди љо</w:t>
      </w:r>
      <w:r w:rsidRPr="00F3107E">
        <w:rPr>
          <w:rFonts w:ascii="Times New Roman Tj" w:eastAsia="Times New Roman" w:hAnsi="Times New Roman"/>
          <w:sz w:val="24"/>
          <w:szCs w:val="24"/>
        </w:rPr>
        <w:t>ғ</w:t>
      </w:r>
      <w:r w:rsidRPr="00F3107E">
        <w:rPr>
          <w:rFonts w:ascii="Times New Roman Tj" w:hAnsi="Times New Roman Tj"/>
          <w:sz w:val="24"/>
          <w:szCs w:val="24"/>
        </w:rPr>
        <w:t>и поён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дарди г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шњо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107. Ба асабдардии асаби сегона хос аст: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1) дарди њамешагї дар як ќисми рўй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дард дар решаи забон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такроршавии дардњои яктарафа  дар дар мавзеи асабронии шохањои асаби сегона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4)такроршавии дардњои дутарафа  дар мавзеи асабронии шохањои асаби сегона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108. Барои табобати асабдардии асаби сегона истифода мешаванд: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1) доруњои зиддиомосї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доруњои зиддихур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чї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доруњои гормонї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витаминњо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109. Бисёртар зарарёбии кадом шоха</w:t>
      </w:r>
      <w:r w:rsidRPr="00F3107E">
        <w:rPr>
          <w:rFonts w:ascii="Times New Roman Tj" w:eastAsia="Times New Roman" w:hAnsi="Times New Roman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ои асаби сегона ба амал меояд?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F3107E">
        <w:rPr>
          <w:rFonts w:ascii="Times New Roman Tj" w:hAnsi="Times New Roman Tj"/>
          <w:sz w:val="24"/>
          <w:szCs w:val="24"/>
          <w:lang w:val="en-US"/>
        </w:rPr>
        <w:t>1) I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F3107E">
        <w:rPr>
          <w:rFonts w:ascii="Times New Roman Tj" w:hAnsi="Times New Roman Tj"/>
          <w:sz w:val="24"/>
          <w:szCs w:val="24"/>
          <w:lang w:val="en-US"/>
        </w:rPr>
        <w:t>2) II, III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F3107E">
        <w:rPr>
          <w:rFonts w:ascii="Times New Roman Tj" w:hAnsi="Times New Roman Tj"/>
          <w:sz w:val="24"/>
          <w:szCs w:val="24"/>
          <w:lang w:val="en-US"/>
        </w:rPr>
        <w:t>3) I, II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F3107E">
        <w:rPr>
          <w:rFonts w:ascii="Times New Roman Tj" w:hAnsi="Times New Roman Tj"/>
          <w:sz w:val="24"/>
          <w:szCs w:val="24"/>
          <w:lang w:val="en-US"/>
        </w:rPr>
        <w:t xml:space="preserve">4) I, III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  <w:lang w:val="en-US"/>
        </w:rPr>
      </w:pPr>
    </w:p>
    <w:p w:rsidR="001635C0" w:rsidRPr="00F3107E" w:rsidRDefault="001635C0" w:rsidP="00BC61BE">
      <w:pPr>
        <w:pStyle w:val="Heading2"/>
        <w:spacing w:before="0"/>
        <w:jc w:val="center"/>
        <w:rPr>
          <w:rFonts w:ascii="Times New Roman Tj" w:hAnsi="Times New Roman Tj"/>
          <w:color w:val="auto"/>
          <w:sz w:val="24"/>
          <w:szCs w:val="24"/>
          <w:lang w:val="en-US"/>
        </w:rPr>
      </w:pPr>
      <w:r w:rsidRPr="00F3107E">
        <w:rPr>
          <w:rFonts w:ascii="Times New Roman Tj" w:hAnsi="Times New Roman Tj"/>
          <w:color w:val="auto"/>
          <w:sz w:val="24"/>
          <w:szCs w:val="24"/>
        </w:rPr>
        <w:t>ІІ</w:t>
      </w:r>
      <w:r w:rsidRPr="00F3107E">
        <w:rPr>
          <w:rFonts w:ascii="Times New Roman Tj" w:hAnsi="Times New Roman Tj"/>
          <w:color w:val="auto"/>
          <w:sz w:val="24"/>
          <w:szCs w:val="24"/>
          <w:lang w:val="en-US"/>
        </w:rPr>
        <w:t xml:space="preserve">. </w:t>
      </w:r>
      <w:r w:rsidRPr="00F3107E">
        <w:rPr>
          <w:rFonts w:ascii="Times New Roman Tj" w:hAnsi="Times New Roman Tj"/>
          <w:color w:val="auto"/>
          <w:sz w:val="24"/>
          <w:szCs w:val="24"/>
        </w:rPr>
        <w:t>Боби</w:t>
      </w:r>
      <w:r w:rsidRPr="00F3107E">
        <w:rPr>
          <w:rFonts w:ascii="Times New Roman Tj" w:hAnsi="Times New Roman Tj"/>
          <w:color w:val="auto"/>
          <w:sz w:val="24"/>
          <w:szCs w:val="24"/>
          <w:lang w:val="en-US"/>
        </w:rPr>
        <w:t xml:space="preserve"> «</w:t>
      </w:r>
      <w:r w:rsidRPr="00F3107E">
        <w:rPr>
          <w:rFonts w:ascii="Times New Roman Tj" w:hAnsi="Times New Roman Tj"/>
          <w:color w:val="auto"/>
          <w:sz w:val="24"/>
          <w:szCs w:val="24"/>
        </w:rPr>
        <w:t>Асабњои</w:t>
      </w:r>
      <w:r w:rsidRPr="00F3107E">
        <w:rPr>
          <w:rFonts w:ascii="Times New Roman Tj" w:hAnsi="Times New Roman Tj"/>
          <w:color w:val="auto"/>
          <w:sz w:val="24"/>
          <w:szCs w:val="24"/>
          <w:lang w:val="en-US"/>
        </w:rPr>
        <w:t xml:space="preserve"> </w:t>
      </w:r>
      <w:r w:rsidRPr="00F3107E">
        <w:rPr>
          <w:rFonts w:ascii="Times New Roman Tj" w:hAnsi="Times New Roman Tj"/>
          <w:color w:val="auto"/>
          <w:sz w:val="24"/>
          <w:szCs w:val="24"/>
        </w:rPr>
        <w:t>косахонаю</w:t>
      </w:r>
      <w:r w:rsidRPr="00F3107E">
        <w:rPr>
          <w:rFonts w:ascii="Times New Roman Tj" w:hAnsi="Times New Roman Tj"/>
          <w:color w:val="auto"/>
          <w:sz w:val="24"/>
          <w:szCs w:val="24"/>
          <w:lang w:val="en-US"/>
        </w:rPr>
        <w:t xml:space="preserve"> </w:t>
      </w:r>
      <w:r w:rsidRPr="00F3107E">
        <w:rPr>
          <w:rFonts w:ascii="Times New Roman Tj" w:hAnsi="Times New Roman Tj"/>
          <w:color w:val="auto"/>
          <w:sz w:val="24"/>
          <w:szCs w:val="24"/>
        </w:rPr>
        <w:t>маѓзи</w:t>
      </w:r>
      <w:r w:rsidRPr="00F3107E">
        <w:rPr>
          <w:rFonts w:ascii="Times New Roman Tj" w:hAnsi="Times New Roman Tj"/>
          <w:color w:val="auto"/>
          <w:sz w:val="24"/>
          <w:szCs w:val="24"/>
          <w:lang w:val="en-US"/>
        </w:rPr>
        <w:t xml:space="preserve"> </w:t>
      </w:r>
      <w:r w:rsidRPr="00F3107E">
        <w:rPr>
          <w:rFonts w:ascii="Times New Roman Tj" w:hAnsi="Times New Roman Tj"/>
          <w:color w:val="auto"/>
          <w:sz w:val="24"/>
          <w:szCs w:val="24"/>
        </w:rPr>
        <w:t>сар</w:t>
      </w:r>
      <w:r w:rsidRPr="00F3107E">
        <w:rPr>
          <w:rFonts w:ascii="Times New Roman Tj" w:hAnsi="Times New Roman Tj"/>
          <w:color w:val="auto"/>
          <w:sz w:val="24"/>
          <w:szCs w:val="24"/>
          <w:lang w:val="en-US"/>
        </w:rPr>
        <w:t>»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  <w:lang w:val="en-US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ind w:left="142" w:firstLine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Њамаи аломатњои номбаршударо ба љуфти муносиб дароред-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VIII</w:t>
      </w:r>
      <w:r w:rsidRPr="00F3107E">
        <w:rPr>
          <w:rFonts w:ascii="Times New Roman Tj" w:hAnsi="Times New Roman Tj"/>
          <w:b/>
          <w:sz w:val="24"/>
          <w:szCs w:val="24"/>
        </w:rPr>
        <w:t>?</w:t>
      </w:r>
    </w:p>
    <w:p w:rsidR="001635C0" w:rsidRPr="00F3107E" w:rsidRDefault="001635C0" w:rsidP="00F676AE">
      <w:pPr>
        <w:pStyle w:val="ListParagraph"/>
        <w:numPr>
          <w:ilvl w:val="0"/>
          <w:numId w:val="2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Птоз</w:t>
      </w:r>
    </w:p>
    <w:p w:rsidR="001635C0" w:rsidRPr="00F3107E" w:rsidRDefault="001635C0" w:rsidP="00F676AE">
      <w:pPr>
        <w:pStyle w:val="ListParagraph"/>
        <w:numPr>
          <w:ilvl w:val="0"/>
          <w:numId w:val="2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Дисфагия</w:t>
      </w:r>
    </w:p>
    <w:p w:rsidR="001635C0" w:rsidRPr="00F3107E" w:rsidRDefault="001635C0" w:rsidP="00F676AE">
      <w:pPr>
        <w:pStyle w:val="ListParagraph"/>
        <w:numPr>
          <w:ilvl w:val="0"/>
          <w:numId w:val="2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Олусии чашм</w:t>
      </w:r>
    </w:p>
    <w:p w:rsidR="001635C0" w:rsidRPr="00F3107E" w:rsidRDefault="001635C0" w:rsidP="00F676AE">
      <w:pPr>
        <w:pStyle w:val="ListParagraph"/>
        <w:numPr>
          <w:ilvl w:val="0"/>
          <w:numId w:val="2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Паст шудани шунавої</w:t>
      </w:r>
    </w:p>
    <w:p w:rsidR="001635C0" w:rsidRPr="00F3107E" w:rsidRDefault="001635C0" w:rsidP="00100C8C">
      <w:pPr>
        <w:pStyle w:val="ListParagraph"/>
        <w:spacing w:after="0"/>
        <w:ind w:left="1211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ind w:left="142" w:firstLine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Оё атаксия њангоми зарарёбии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VIII</w:t>
      </w:r>
      <w:r w:rsidRPr="00F3107E">
        <w:rPr>
          <w:rFonts w:ascii="Times New Roman Tj" w:hAnsi="Times New Roman Tj"/>
          <w:b/>
          <w:sz w:val="24"/>
          <w:szCs w:val="24"/>
        </w:rPr>
        <w:t xml:space="preserve"> ба назар мерасад? </w:t>
      </w:r>
    </w:p>
    <w:p w:rsidR="001635C0" w:rsidRPr="00F3107E" w:rsidRDefault="001635C0" w:rsidP="00F676AE">
      <w:pPr>
        <w:pStyle w:val="ListParagraph"/>
        <w:numPr>
          <w:ilvl w:val="0"/>
          <w:numId w:val="3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ња</w:t>
      </w:r>
    </w:p>
    <w:p w:rsidR="001635C0" w:rsidRPr="00F3107E" w:rsidRDefault="001635C0" w:rsidP="00F676AE">
      <w:pPr>
        <w:pStyle w:val="ListParagraph"/>
        <w:numPr>
          <w:ilvl w:val="0"/>
          <w:numId w:val="3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не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ind w:left="142" w:firstLine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Кадом аломат ба зарарёбии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VIII</w:t>
      </w:r>
      <w:r w:rsidRPr="00F3107E">
        <w:rPr>
          <w:rFonts w:ascii="Times New Roman Tj" w:hAnsi="Times New Roman Tj"/>
          <w:b/>
          <w:sz w:val="24"/>
          <w:szCs w:val="24"/>
        </w:rPr>
        <w:t xml:space="preserve"> вобаста аст? </w:t>
      </w:r>
    </w:p>
    <w:p w:rsidR="001635C0" w:rsidRPr="00F3107E" w:rsidRDefault="001635C0" w:rsidP="00F676AE">
      <w:pPr>
        <w:pStyle w:val="ListParagraph"/>
        <w:numPr>
          <w:ilvl w:val="0"/>
          <w:numId w:val="4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Дистезияи рўй</w:t>
      </w:r>
    </w:p>
    <w:p w:rsidR="001635C0" w:rsidRPr="00F3107E" w:rsidRDefault="001635C0" w:rsidP="00F676AE">
      <w:pPr>
        <w:pStyle w:val="ListParagraph"/>
        <w:numPr>
          <w:ilvl w:val="0"/>
          <w:numId w:val="4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Паст шудани шунавої</w:t>
      </w:r>
    </w:p>
    <w:p w:rsidR="001635C0" w:rsidRPr="00F3107E" w:rsidRDefault="001635C0" w:rsidP="00F676AE">
      <w:pPr>
        <w:pStyle w:val="ListParagraph"/>
        <w:numPr>
          <w:ilvl w:val="0"/>
          <w:numId w:val="4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Пастњассосии рўй рўй</w:t>
      </w:r>
    </w:p>
    <w:p w:rsidR="001635C0" w:rsidRPr="00F3107E" w:rsidRDefault="001635C0" w:rsidP="00F676AE">
      <w:pPr>
        <w:pStyle w:val="ListParagraph"/>
        <w:numPr>
          <w:ilvl w:val="0"/>
          <w:numId w:val="4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Баландњассосии  рўй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ind w:left="142" w:firstLine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Њастаи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VIII</w:t>
      </w:r>
      <w:r w:rsidRPr="00F3107E">
        <w:rPr>
          <w:rFonts w:ascii="Times New Roman Tj" w:hAnsi="Times New Roman Tj"/>
          <w:b/>
          <w:sz w:val="24"/>
          <w:szCs w:val="24"/>
        </w:rPr>
        <w:t xml:space="preserve"> асаб дар куљо љойгир аст?</w:t>
      </w:r>
    </w:p>
    <w:p w:rsidR="001635C0" w:rsidRPr="00F3107E" w:rsidRDefault="001635C0" w:rsidP="00F676AE">
      <w:pPr>
        <w:pStyle w:val="ListParagraph"/>
        <w:numPr>
          <w:ilvl w:val="0"/>
          <w:numId w:val="5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Маѓзи мобайнї</w:t>
      </w:r>
    </w:p>
    <w:p w:rsidR="001635C0" w:rsidRPr="00F3107E" w:rsidRDefault="001635C0" w:rsidP="00F676AE">
      <w:pPr>
        <w:pStyle w:val="ListParagraph"/>
        <w:numPr>
          <w:ilvl w:val="0"/>
          <w:numId w:val="5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Маѓзи миёна</w:t>
      </w:r>
    </w:p>
    <w:p w:rsidR="001635C0" w:rsidRPr="00F3107E" w:rsidRDefault="001635C0" w:rsidP="00F676AE">
      <w:pPr>
        <w:pStyle w:val="ListParagraph"/>
        <w:numPr>
          <w:ilvl w:val="0"/>
          <w:numId w:val="5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Сутуни майнаи сар</w:t>
      </w:r>
    </w:p>
    <w:p w:rsidR="001635C0" w:rsidRPr="00F3107E" w:rsidRDefault="001635C0" w:rsidP="00F676AE">
      <w:pPr>
        <w:pStyle w:val="ListParagraph"/>
        <w:numPr>
          <w:ilvl w:val="0"/>
          <w:numId w:val="5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Маѓзи дарозр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я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ind w:left="142" w:firstLine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Кадом аломатњо њангоми зарарёбии шохањои дањлезї ва гўшу њалзуни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VIII</w:t>
      </w:r>
      <w:r w:rsidRPr="00F3107E">
        <w:rPr>
          <w:rFonts w:ascii="Times New Roman Tj" w:hAnsi="Times New Roman Tj"/>
          <w:b/>
          <w:sz w:val="24"/>
          <w:szCs w:val="24"/>
        </w:rPr>
        <w:t xml:space="preserve">  дида мешавад?</w:t>
      </w:r>
    </w:p>
    <w:p w:rsidR="001635C0" w:rsidRPr="00F3107E" w:rsidRDefault="001635C0" w:rsidP="00F676AE">
      <w:pPr>
        <w:pStyle w:val="ListParagraph"/>
        <w:numPr>
          <w:ilvl w:val="0"/>
          <w:numId w:val="6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Ношунавої ва атаксия</w:t>
      </w:r>
    </w:p>
    <w:p w:rsidR="001635C0" w:rsidRPr="00F3107E" w:rsidRDefault="001635C0" w:rsidP="00F676AE">
      <w:pPr>
        <w:pStyle w:val="ListParagraph"/>
        <w:numPr>
          <w:ilvl w:val="0"/>
          <w:numId w:val="6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Нимфалаљи мушакњои мимикї</w:t>
      </w:r>
    </w:p>
    <w:p w:rsidR="001635C0" w:rsidRPr="00F3107E" w:rsidRDefault="001635C0" w:rsidP="00F676AE">
      <w:pPr>
        <w:pStyle w:val="ListParagraph"/>
        <w:numPr>
          <w:ilvl w:val="0"/>
          <w:numId w:val="6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болоравии ѓўзаи чашм (лагофтальм)</w:t>
      </w:r>
    </w:p>
    <w:p w:rsidR="001635C0" w:rsidRPr="00F3107E" w:rsidRDefault="001635C0" w:rsidP="00F676AE">
      <w:pPr>
        <w:pStyle w:val="ListParagraph"/>
        <w:numPr>
          <w:ilvl w:val="0"/>
          <w:numId w:val="6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вайроншавии фурўбарї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ind w:left="142" w:firstLine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Марказњои ќишрии шунавої дар куљо љойгиранд?</w:t>
      </w:r>
    </w:p>
    <w:p w:rsidR="001635C0" w:rsidRPr="00F3107E" w:rsidRDefault="001635C0" w:rsidP="00F676AE">
      <w:pPr>
        <w:pStyle w:val="ListParagraph"/>
        <w:numPr>
          <w:ilvl w:val="0"/>
          <w:numId w:val="7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Дар ќисми пешонї</w:t>
      </w:r>
    </w:p>
    <w:p w:rsidR="001635C0" w:rsidRPr="00F3107E" w:rsidRDefault="001635C0" w:rsidP="00F676AE">
      <w:pPr>
        <w:pStyle w:val="ListParagraph"/>
        <w:numPr>
          <w:ilvl w:val="0"/>
          <w:numId w:val="7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Ќисми чакка</w:t>
      </w:r>
    </w:p>
    <w:p w:rsidR="001635C0" w:rsidRPr="00F3107E" w:rsidRDefault="001635C0" w:rsidP="00F676AE">
      <w:pPr>
        <w:pStyle w:val="ListParagraph"/>
        <w:numPr>
          <w:ilvl w:val="0"/>
          <w:numId w:val="7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Ќисми болої</w:t>
      </w:r>
    </w:p>
    <w:p w:rsidR="001635C0" w:rsidRPr="00F3107E" w:rsidRDefault="001635C0" w:rsidP="00F676AE">
      <w:pPr>
        <w:pStyle w:val="ListParagraph"/>
        <w:numPr>
          <w:ilvl w:val="0"/>
          <w:numId w:val="7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Ќисми пушти сар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Кадом аломат њангоми  ангезишоварии маркази ќишрии шунавои дида мешавад?</w:t>
      </w:r>
    </w:p>
    <w:p w:rsidR="001635C0" w:rsidRPr="00F3107E" w:rsidRDefault="001635C0" w:rsidP="00F676AE">
      <w:pPr>
        <w:pStyle w:val="ListParagraph"/>
        <w:numPr>
          <w:ilvl w:val="0"/>
          <w:numId w:val="8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Пастшавии шунавої</w:t>
      </w:r>
    </w:p>
    <w:p w:rsidR="001635C0" w:rsidRPr="00F3107E" w:rsidRDefault="001635C0" w:rsidP="00F676AE">
      <w:pPr>
        <w:pStyle w:val="ListParagraph"/>
        <w:numPr>
          <w:ilvl w:val="0"/>
          <w:numId w:val="8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Атаксия</w:t>
      </w:r>
    </w:p>
    <w:p w:rsidR="001635C0" w:rsidRPr="00F3107E" w:rsidRDefault="001635C0" w:rsidP="00F676AE">
      <w:pPr>
        <w:pStyle w:val="ListParagraph"/>
        <w:numPr>
          <w:ilvl w:val="0"/>
          <w:numId w:val="8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Ношунавої</w:t>
      </w:r>
    </w:p>
    <w:p w:rsidR="001635C0" w:rsidRPr="00F3107E" w:rsidRDefault="001635C0" w:rsidP="00F676AE">
      <w:pPr>
        <w:pStyle w:val="ListParagraph"/>
        <w:numPr>
          <w:ilvl w:val="0"/>
          <w:numId w:val="8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Галлютсинатсияњои шунавої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Оё њангоми зарарёбии марказии асаби љуфти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VII</w:t>
      </w:r>
      <w:r w:rsidRPr="00F3107E">
        <w:rPr>
          <w:rFonts w:ascii="Times New Roman Tj" w:hAnsi="Times New Roman Tj"/>
          <w:b/>
          <w:sz w:val="24"/>
          <w:szCs w:val="24"/>
        </w:rPr>
        <w:t xml:space="preserve"> болоравии ѓўзаи чашм (лагофтальм) дида мешавад?</w:t>
      </w:r>
    </w:p>
    <w:p w:rsidR="001635C0" w:rsidRPr="00F3107E" w:rsidRDefault="001635C0" w:rsidP="00F676AE">
      <w:pPr>
        <w:pStyle w:val="ListParagraph"/>
        <w:numPr>
          <w:ilvl w:val="0"/>
          <w:numId w:val="9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Не </w:t>
      </w:r>
    </w:p>
    <w:p w:rsidR="001635C0" w:rsidRPr="00F3107E" w:rsidRDefault="001635C0" w:rsidP="00F676AE">
      <w:pPr>
        <w:pStyle w:val="ListParagraph"/>
        <w:numPr>
          <w:ilvl w:val="0"/>
          <w:numId w:val="9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Ња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Њастаи асаби љуфти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VII</w:t>
      </w:r>
      <w:r w:rsidRPr="00F3107E">
        <w:rPr>
          <w:rFonts w:ascii="Times New Roman Tj" w:hAnsi="Times New Roman Tj"/>
          <w:b/>
          <w:sz w:val="24"/>
          <w:szCs w:val="24"/>
        </w:rPr>
        <w:t xml:space="preserve"> дар куљо љойгир аст?</w:t>
      </w:r>
    </w:p>
    <w:p w:rsidR="001635C0" w:rsidRPr="00F3107E" w:rsidRDefault="001635C0" w:rsidP="00F676AE">
      <w:pPr>
        <w:pStyle w:val="ListParagraph"/>
        <w:numPr>
          <w:ilvl w:val="0"/>
          <w:numId w:val="10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Маѓзи мобайнї</w:t>
      </w:r>
    </w:p>
    <w:p w:rsidR="001635C0" w:rsidRPr="00F3107E" w:rsidRDefault="001635C0" w:rsidP="00F676AE">
      <w:pPr>
        <w:pStyle w:val="ListParagraph"/>
        <w:numPr>
          <w:ilvl w:val="0"/>
          <w:numId w:val="10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Маѓзи миёна</w:t>
      </w:r>
    </w:p>
    <w:p w:rsidR="001635C0" w:rsidRPr="00F3107E" w:rsidRDefault="001635C0" w:rsidP="00F676AE">
      <w:pPr>
        <w:pStyle w:val="ListParagraph"/>
        <w:numPr>
          <w:ilvl w:val="0"/>
          <w:numId w:val="10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Купрўк</w:t>
      </w:r>
    </w:p>
    <w:p w:rsidR="001635C0" w:rsidRPr="00F3107E" w:rsidRDefault="001635C0" w:rsidP="00F676AE">
      <w:pPr>
        <w:pStyle w:val="ListParagraph"/>
        <w:numPr>
          <w:ilvl w:val="0"/>
          <w:numId w:val="10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Магзи дарозрўя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Кадом љуфти асаби косахонаи сар мушакњои мимикии рўйро асабронї мекунад? </w:t>
      </w:r>
    </w:p>
    <w:p w:rsidR="001635C0" w:rsidRPr="00F3107E" w:rsidRDefault="001635C0" w:rsidP="00F676AE">
      <w:pPr>
        <w:pStyle w:val="ListParagraph"/>
        <w:numPr>
          <w:ilvl w:val="0"/>
          <w:numId w:val="11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Х љуфт</w:t>
      </w:r>
    </w:p>
    <w:p w:rsidR="001635C0" w:rsidRPr="00F3107E" w:rsidRDefault="001635C0" w:rsidP="00F676AE">
      <w:pPr>
        <w:pStyle w:val="ListParagraph"/>
        <w:numPr>
          <w:ilvl w:val="0"/>
          <w:numId w:val="11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  <w:lang w:val="en-US"/>
        </w:rPr>
        <w:t>VIII</w:t>
      </w:r>
      <w:r w:rsidRPr="00F3107E">
        <w:rPr>
          <w:rFonts w:ascii="Times New Roman Tj" w:hAnsi="Times New Roman Tj"/>
          <w:sz w:val="24"/>
          <w:szCs w:val="24"/>
        </w:rPr>
        <w:t xml:space="preserve"> љуфт</w:t>
      </w:r>
    </w:p>
    <w:p w:rsidR="001635C0" w:rsidRPr="00F3107E" w:rsidRDefault="001635C0" w:rsidP="00F676AE">
      <w:pPr>
        <w:pStyle w:val="ListParagraph"/>
        <w:numPr>
          <w:ilvl w:val="0"/>
          <w:numId w:val="11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  <w:lang w:val="en-US"/>
        </w:rPr>
        <w:t>II</w:t>
      </w:r>
      <w:r w:rsidRPr="00F3107E">
        <w:rPr>
          <w:rFonts w:ascii="Times New Roman Tj" w:hAnsi="Times New Roman Tj"/>
          <w:sz w:val="24"/>
          <w:szCs w:val="24"/>
        </w:rPr>
        <w:t xml:space="preserve"> љуфт</w:t>
      </w:r>
    </w:p>
    <w:p w:rsidR="001635C0" w:rsidRPr="00F3107E" w:rsidRDefault="001635C0" w:rsidP="00F676AE">
      <w:pPr>
        <w:pStyle w:val="ListParagraph"/>
        <w:numPr>
          <w:ilvl w:val="0"/>
          <w:numId w:val="11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  <w:lang w:val="en-US"/>
        </w:rPr>
        <w:t>VII</w:t>
      </w:r>
      <w:r w:rsidRPr="00F3107E">
        <w:rPr>
          <w:rFonts w:ascii="Times New Roman Tj" w:hAnsi="Times New Roman Tj"/>
          <w:sz w:val="24"/>
          <w:szCs w:val="24"/>
        </w:rPr>
        <w:t xml:space="preserve"> љуфт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Њангоми зарарёбии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VII</w:t>
      </w:r>
      <w:r w:rsidRPr="00F3107E">
        <w:rPr>
          <w:rFonts w:ascii="Times New Roman Tj" w:hAnsi="Times New Roman Tj"/>
          <w:b/>
          <w:sz w:val="24"/>
          <w:szCs w:val="24"/>
        </w:rPr>
        <w:t xml:space="preserve"> аломати «мижгон» дида мешавад?</w:t>
      </w:r>
    </w:p>
    <w:p w:rsidR="001635C0" w:rsidRPr="00F3107E" w:rsidRDefault="001635C0" w:rsidP="00F676AE">
      <w:pPr>
        <w:pStyle w:val="ListParagraph"/>
        <w:numPr>
          <w:ilvl w:val="0"/>
          <w:numId w:val="12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Ња</w:t>
      </w:r>
    </w:p>
    <w:p w:rsidR="001635C0" w:rsidRPr="00F3107E" w:rsidRDefault="001635C0" w:rsidP="00F676AE">
      <w:pPr>
        <w:pStyle w:val="ListParagraph"/>
        <w:numPr>
          <w:ilvl w:val="0"/>
          <w:numId w:val="12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Не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Њангоми зарарёбии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VII</w:t>
      </w:r>
      <w:r w:rsidRPr="00F3107E">
        <w:rPr>
          <w:rFonts w:ascii="Times New Roman Tj" w:hAnsi="Times New Roman Tj"/>
          <w:b/>
          <w:sz w:val="24"/>
          <w:szCs w:val="24"/>
        </w:rPr>
        <w:t xml:space="preserve"> вайроншавии њиссиёт дида мешавад?</w:t>
      </w:r>
    </w:p>
    <w:p w:rsidR="001635C0" w:rsidRPr="00F3107E" w:rsidRDefault="001635C0" w:rsidP="00F676AE">
      <w:pPr>
        <w:pStyle w:val="ListParagraph"/>
        <w:numPr>
          <w:ilvl w:val="0"/>
          <w:numId w:val="13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Не</w:t>
      </w:r>
    </w:p>
    <w:p w:rsidR="001635C0" w:rsidRPr="00F3107E" w:rsidRDefault="001635C0" w:rsidP="00F676AE">
      <w:pPr>
        <w:pStyle w:val="ListParagraph"/>
        <w:numPr>
          <w:ilvl w:val="0"/>
          <w:numId w:val="13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Ња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Ба иллатнокии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VII</w:t>
      </w:r>
      <w:r w:rsidRPr="00F3107E">
        <w:rPr>
          <w:rFonts w:ascii="Times New Roman Tj" w:hAnsi="Times New Roman Tj"/>
          <w:b/>
          <w:sz w:val="24"/>
          <w:szCs w:val="24"/>
        </w:rPr>
        <w:t xml:space="preserve"> кадом аломат хос аст?</w:t>
      </w:r>
    </w:p>
    <w:p w:rsidR="001635C0" w:rsidRPr="00F3107E" w:rsidRDefault="001635C0" w:rsidP="00F676AE">
      <w:pPr>
        <w:pStyle w:val="ListParagraph"/>
        <w:numPr>
          <w:ilvl w:val="0"/>
          <w:numId w:val="14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Хамшудани пилки боло</w:t>
      </w:r>
    </w:p>
    <w:p w:rsidR="001635C0" w:rsidRPr="00F3107E" w:rsidRDefault="001635C0" w:rsidP="00F676AE">
      <w:pPr>
        <w:pStyle w:val="ListParagraph"/>
        <w:numPr>
          <w:ilvl w:val="0"/>
          <w:numId w:val="14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Вайроншавии фурўбарї</w:t>
      </w:r>
    </w:p>
    <w:p w:rsidR="001635C0" w:rsidRPr="00F3107E" w:rsidRDefault="001635C0" w:rsidP="00F676AE">
      <w:pPr>
        <w:pStyle w:val="ListParagraph"/>
        <w:numPr>
          <w:ilvl w:val="0"/>
          <w:numId w:val="14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Олусии чашм</w:t>
      </w:r>
    </w:p>
    <w:p w:rsidR="001635C0" w:rsidRPr="00F3107E" w:rsidRDefault="001635C0" w:rsidP="00F676AE">
      <w:pPr>
        <w:pStyle w:val="ListParagraph"/>
        <w:numPr>
          <w:ilvl w:val="0"/>
          <w:numId w:val="14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болоравии ѓўзаи чашм (лагофтальм)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 xml:space="preserve">ангоми иллатнокии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VII</w:t>
      </w:r>
      <w:r w:rsidRPr="00F3107E">
        <w:rPr>
          <w:rFonts w:ascii="Times New Roman Tj" w:hAnsi="Times New Roman Tj"/>
          <w:b/>
          <w:sz w:val="24"/>
          <w:szCs w:val="24"/>
        </w:rPr>
        <w:t xml:space="preserve"> аломати  «ч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бчаи тенис» мушо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ида мешавад?</w:t>
      </w:r>
    </w:p>
    <w:p w:rsidR="001635C0" w:rsidRPr="00F3107E" w:rsidRDefault="001635C0" w:rsidP="00F676AE">
      <w:pPr>
        <w:pStyle w:val="ListParagraph"/>
        <w:numPr>
          <w:ilvl w:val="0"/>
          <w:numId w:val="15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Ња</w:t>
      </w:r>
    </w:p>
    <w:p w:rsidR="001635C0" w:rsidRPr="00F3107E" w:rsidRDefault="001635C0" w:rsidP="00F676AE">
      <w:pPr>
        <w:pStyle w:val="ListParagraph"/>
        <w:numPr>
          <w:ilvl w:val="0"/>
          <w:numId w:val="15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Не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 Бофтаи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VII</w:t>
      </w:r>
      <w:r w:rsidRPr="00F3107E">
        <w:rPr>
          <w:rFonts w:ascii="Times New Roman Tj" w:hAnsi="Times New Roman Tj"/>
          <w:b/>
          <w:sz w:val="24"/>
          <w:szCs w:val="24"/>
        </w:rPr>
        <w:t xml:space="preserve"> бо кадом с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рохї ба р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й мегузарад?</w:t>
      </w:r>
    </w:p>
    <w:p w:rsidR="001635C0" w:rsidRPr="00F3107E" w:rsidRDefault="001635C0" w:rsidP="00F676AE">
      <w:pPr>
        <w:pStyle w:val="ListParagraph"/>
        <w:numPr>
          <w:ilvl w:val="0"/>
          <w:numId w:val="16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Сўрохии юѓї</w:t>
      </w:r>
    </w:p>
    <w:p w:rsidR="001635C0" w:rsidRPr="00F3107E" w:rsidRDefault="001635C0" w:rsidP="00F676AE">
      <w:pPr>
        <w:pStyle w:val="ListParagraph"/>
        <w:numPr>
          <w:ilvl w:val="0"/>
          <w:numId w:val="16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Сўрохии байзашакл</w:t>
      </w:r>
    </w:p>
    <w:p w:rsidR="001635C0" w:rsidRPr="00F3107E" w:rsidRDefault="001635C0" w:rsidP="00F676AE">
      <w:pPr>
        <w:pStyle w:val="ListParagraph"/>
        <w:numPr>
          <w:ilvl w:val="0"/>
          <w:numId w:val="16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Сўрохии пушти сар</w:t>
      </w:r>
    </w:p>
    <w:p w:rsidR="001635C0" w:rsidRPr="00F3107E" w:rsidRDefault="001635C0" w:rsidP="00F676AE">
      <w:pPr>
        <w:pStyle w:val="ListParagraph"/>
        <w:numPr>
          <w:ilvl w:val="0"/>
          <w:numId w:val="16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Сўрохии дарафшу рухсоравї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А</w:t>
      </w:r>
      <w:r w:rsidRPr="00F3107E">
        <w:rPr>
          <w:rFonts w:ascii="Times New Roman Tj" w:hAnsi="Times New Roman Tj"/>
          <w:b/>
          <w:sz w:val="24"/>
          <w:szCs w:val="24"/>
        </w:rPr>
        <w:t>саби камоншакл бо кадом с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рохї косахонаи сарро тарк меунад?</w:t>
      </w:r>
    </w:p>
    <w:p w:rsidR="001635C0" w:rsidRPr="00F3107E" w:rsidRDefault="001635C0" w:rsidP="00F676AE">
      <w:pPr>
        <w:pStyle w:val="ListParagraph"/>
        <w:numPr>
          <w:ilvl w:val="0"/>
          <w:numId w:val="17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Сўрохии </w:t>
      </w:r>
      <w:r w:rsidRPr="00F3107E">
        <w:rPr>
          <w:sz w:val="24"/>
          <w:szCs w:val="24"/>
        </w:rPr>
        <w:t>дарафшу мижгон</w:t>
      </w:r>
    </w:p>
    <w:p w:rsidR="001635C0" w:rsidRPr="00F3107E" w:rsidRDefault="001635C0" w:rsidP="00F676AE">
      <w:pPr>
        <w:pStyle w:val="ListParagraph"/>
        <w:numPr>
          <w:ilvl w:val="0"/>
          <w:numId w:val="17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Бо равзанаи канали асаби чењра</w:t>
      </w:r>
    </w:p>
    <w:p w:rsidR="001635C0" w:rsidRPr="00F3107E" w:rsidRDefault="001635C0" w:rsidP="00F676AE">
      <w:pPr>
        <w:pStyle w:val="ListParagraph"/>
        <w:numPr>
          <w:ilvl w:val="0"/>
          <w:numId w:val="17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С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рохии юѓ</w:t>
      </w:r>
      <w:r w:rsidRPr="00F3107E">
        <w:rPr>
          <w:rFonts w:ascii="Palatino Linotype" w:hAnsi="Palatino Linotype"/>
          <w:sz w:val="24"/>
          <w:szCs w:val="24"/>
        </w:rPr>
        <w:t>ӯ</w:t>
      </w:r>
    </w:p>
    <w:p w:rsidR="001635C0" w:rsidRPr="00F3107E" w:rsidRDefault="001635C0" w:rsidP="00F676AE">
      <w:pPr>
        <w:pStyle w:val="ListParagraph"/>
        <w:numPr>
          <w:ilvl w:val="0"/>
          <w:numId w:val="17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С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рохии байзашакл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 Ба кадом ѓадуд асаби љуфти 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VII</w:t>
      </w:r>
      <w:r w:rsidRPr="00F3107E">
        <w:rPr>
          <w:rFonts w:ascii="Times New Roman Tj" w:hAnsi="Times New Roman Tj"/>
          <w:b/>
          <w:sz w:val="24"/>
          <w:szCs w:val="24"/>
        </w:rPr>
        <w:t xml:space="preserve"> шоха медињад? </w:t>
      </w:r>
    </w:p>
    <w:p w:rsidR="001635C0" w:rsidRPr="00F3107E" w:rsidRDefault="001635C0" w:rsidP="00F676AE">
      <w:pPr>
        <w:pStyle w:val="ListParagraph"/>
        <w:numPr>
          <w:ilvl w:val="0"/>
          <w:numId w:val="18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Зериљоѓї </w:t>
      </w:r>
    </w:p>
    <w:p w:rsidR="001635C0" w:rsidRPr="00F3107E" w:rsidRDefault="001635C0" w:rsidP="00F676AE">
      <w:pPr>
        <w:pStyle w:val="ListParagraph"/>
        <w:numPr>
          <w:ilvl w:val="0"/>
          <w:numId w:val="18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Обидањонї </w:t>
      </w:r>
    </w:p>
    <w:p w:rsidR="001635C0" w:rsidRPr="00F3107E" w:rsidRDefault="001635C0" w:rsidP="00F676AE">
      <w:pPr>
        <w:pStyle w:val="ListParagraph"/>
        <w:numPr>
          <w:ilvl w:val="0"/>
          <w:numId w:val="18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Наздигўшї </w:t>
      </w:r>
    </w:p>
    <w:p w:rsidR="001635C0" w:rsidRPr="00F3107E" w:rsidRDefault="001635C0" w:rsidP="00F676AE">
      <w:pPr>
        <w:pStyle w:val="ListParagraph"/>
        <w:numPr>
          <w:ilvl w:val="0"/>
          <w:numId w:val="18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Обичашмї 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</w:t>
      </w:r>
      <w:r w:rsidRPr="00F3107E">
        <w:rPr>
          <w:rFonts w:ascii="Times New Roman Tj" w:hAnsi="Times New Roman Tj"/>
          <w:b/>
          <w:sz w:val="24"/>
          <w:szCs w:val="24"/>
        </w:rPr>
        <w:t xml:space="preserve">Њастаи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</w:t>
      </w:r>
      <w:r w:rsidRPr="00F3107E">
        <w:rPr>
          <w:rFonts w:ascii="Times New Roman Tj" w:hAnsi="Times New Roman Tj"/>
          <w:b/>
          <w:sz w:val="24"/>
          <w:szCs w:val="24"/>
        </w:rPr>
        <w:t xml:space="preserve"> дар куљо љойгир аст?</w:t>
      </w:r>
    </w:p>
    <w:p w:rsidR="001635C0" w:rsidRPr="00F3107E" w:rsidRDefault="001635C0" w:rsidP="00F676AE">
      <w:pPr>
        <w:pStyle w:val="ListParagraph"/>
        <w:numPr>
          <w:ilvl w:val="0"/>
          <w:numId w:val="19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Маѓзи мобайнї</w:t>
      </w:r>
    </w:p>
    <w:p w:rsidR="001635C0" w:rsidRPr="00F3107E" w:rsidRDefault="001635C0" w:rsidP="00F676AE">
      <w:pPr>
        <w:pStyle w:val="ListParagraph"/>
        <w:numPr>
          <w:ilvl w:val="0"/>
          <w:numId w:val="19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Сутун </w:t>
      </w:r>
    </w:p>
    <w:p w:rsidR="001635C0" w:rsidRPr="00F3107E" w:rsidRDefault="001635C0" w:rsidP="00F676AE">
      <w:pPr>
        <w:pStyle w:val="ListParagraph"/>
        <w:numPr>
          <w:ilvl w:val="0"/>
          <w:numId w:val="19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Маѓзи дарозрўя</w:t>
      </w:r>
    </w:p>
    <w:p w:rsidR="001635C0" w:rsidRPr="00F3107E" w:rsidRDefault="001635C0" w:rsidP="00F676AE">
      <w:pPr>
        <w:pStyle w:val="ListParagraph"/>
        <w:numPr>
          <w:ilvl w:val="0"/>
          <w:numId w:val="19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Маѓзча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</w:t>
      </w:r>
      <w:r w:rsidRPr="00F3107E">
        <w:rPr>
          <w:rFonts w:ascii="Times New Roman Tj" w:hAnsi="Times New Roman Tj"/>
          <w:b/>
          <w:sz w:val="24"/>
          <w:szCs w:val="24"/>
        </w:rPr>
        <w:t xml:space="preserve">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</w:t>
      </w:r>
      <w:r w:rsidRPr="00F3107E">
        <w:rPr>
          <w:rFonts w:ascii="Times New Roman Tj" w:hAnsi="Times New Roman Tj"/>
          <w:b/>
          <w:sz w:val="24"/>
          <w:szCs w:val="24"/>
        </w:rPr>
        <w:t xml:space="preserve"> чанд шоха дорад?</w:t>
      </w:r>
    </w:p>
    <w:p w:rsidR="001635C0" w:rsidRPr="00F3107E" w:rsidRDefault="001635C0" w:rsidP="00F676AE">
      <w:pPr>
        <w:pStyle w:val="ListParagraph"/>
        <w:numPr>
          <w:ilvl w:val="0"/>
          <w:numId w:val="20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5</w:t>
      </w:r>
    </w:p>
    <w:p w:rsidR="001635C0" w:rsidRPr="00F3107E" w:rsidRDefault="001635C0" w:rsidP="00F676AE">
      <w:pPr>
        <w:pStyle w:val="ListParagraph"/>
        <w:numPr>
          <w:ilvl w:val="0"/>
          <w:numId w:val="20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</w:t>
      </w:r>
    </w:p>
    <w:p w:rsidR="001635C0" w:rsidRPr="00F3107E" w:rsidRDefault="001635C0" w:rsidP="00F676AE">
      <w:pPr>
        <w:pStyle w:val="ListParagraph"/>
        <w:numPr>
          <w:ilvl w:val="0"/>
          <w:numId w:val="20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1</w:t>
      </w:r>
    </w:p>
    <w:p w:rsidR="001635C0" w:rsidRPr="00F3107E" w:rsidRDefault="001635C0" w:rsidP="00F676AE">
      <w:pPr>
        <w:pStyle w:val="ListParagraph"/>
        <w:numPr>
          <w:ilvl w:val="0"/>
          <w:numId w:val="20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Шохаи якуми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</w:t>
      </w:r>
      <w:r w:rsidRPr="00F3107E">
        <w:rPr>
          <w:rFonts w:ascii="Times New Roman Tj" w:hAnsi="Times New Roman Tj"/>
          <w:b/>
          <w:sz w:val="24"/>
          <w:szCs w:val="24"/>
        </w:rPr>
        <w:t xml:space="preserve"> бо кадом сўрохї мебарояд? </w:t>
      </w:r>
    </w:p>
    <w:p w:rsidR="001635C0" w:rsidRPr="00F3107E" w:rsidRDefault="001635C0" w:rsidP="00F676AE">
      <w:pPr>
        <w:pStyle w:val="ListParagraph"/>
        <w:numPr>
          <w:ilvl w:val="0"/>
          <w:numId w:val="21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Равзанаи болои чашм</w:t>
      </w:r>
    </w:p>
    <w:p w:rsidR="001635C0" w:rsidRPr="00F3107E" w:rsidRDefault="001635C0" w:rsidP="00F676AE">
      <w:pPr>
        <w:pStyle w:val="ListParagraph"/>
        <w:numPr>
          <w:ilvl w:val="0"/>
          <w:numId w:val="21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Равзанаи поёнии чаши</w:t>
      </w:r>
    </w:p>
    <w:p w:rsidR="001635C0" w:rsidRPr="00F3107E" w:rsidRDefault="001635C0" w:rsidP="00F676AE">
      <w:pPr>
        <w:pStyle w:val="ListParagraph"/>
        <w:numPr>
          <w:ilvl w:val="0"/>
          <w:numId w:val="21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Сўрохии гирдшакл</w:t>
      </w:r>
    </w:p>
    <w:p w:rsidR="001635C0" w:rsidRPr="00F3107E" w:rsidRDefault="001635C0" w:rsidP="00F676AE">
      <w:pPr>
        <w:pStyle w:val="ListParagraph"/>
        <w:numPr>
          <w:ilvl w:val="0"/>
          <w:numId w:val="21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Сўрохии байзашакл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</w:t>
      </w: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Ш</w:t>
      </w:r>
      <w:r w:rsidRPr="00F3107E">
        <w:rPr>
          <w:rFonts w:ascii="Times New Roman Tj" w:hAnsi="Times New Roman Tj"/>
          <w:b/>
          <w:sz w:val="24"/>
          <w:szCs w:val="24"/>
        </w:rPr>
        <w:t xml:space="preserve">охаи дуюми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</w:t>
      </w:r>
      <w:r w:rsidRPr="00F3107E">
        <w:rPr>
          <w:rFonts w:ascii="Times New Roman Tj" w:hAnsi="Times New Roman Tj"/>
          <w:b/>
          <w:sz w:val="24"/>
          <w:szCs w:val="24"/>
        </w:rPr>
        <w:t xml:space="preserve"> бо кадом сўрохї мебарояд? </w:t>
      </w:r>
    </w:p>
    <w:p w:rsidR="001635C0" w:rsidRPr="00F3107E" w:rsidRDefault="001635C0" w:rsidP="00F676AE">
      <w:pPr>
        <w:pStyle w:val="ListParagraph"/>
        <w:numPr>
          <w:ilvl w:val="0"/>
          <w:numId w:val="22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Равзанаи болои чашм</w:t>
      </w:r>
    </w:p>
    <w:p w:rsidR="001635C0" w:rsidRPr="00F3107E" w:rsidRDefault="001635C0" w:rsidP="00F676AE">
      <w:pPr>
        <w:pStyle w:val="ListParagraph"/>
        <w:numPr>
          <w:ilvl w:val="0"/>
          <w:numId w:val="22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Равзанаи поении чашм</w:t>
      </w:r>
    </w:p>
    <w:p w:rsidR="001635C0" w:rsidRPr="00F3107E" w:rsidRDefault="001635C0" w:rsidP="00F676AE">
      <w:pPr>
        <w:pStyle w:val="ListParagraph"/>
        <w:numPr>
          <w:ilvl w:val="0"/>
          <w:numId w:val="22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Сўрохии гирдашакл</w:t>
      </w:r>
    </w:p>
    <w:p w:rsidR="001635C0" w:rsidRPr="00F3107E" w:rsidRDefault="001635C0" w:rsidP="00F676AE">
      <w:pPr>
        <w:pStyle w:val="ListParagraph"/>
        <w:numPr>
          <w:ilvl w:val="0"/>
          <w:numId w:val="22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Сўрохии байзашакл 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36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</w:t>
      </w:r>
      <w:r w:rsidRPr="00F3107E">
        <w:rPr>
          <w:rFonts w:ascii="Times New Roman Tj" w:hAnsi="Times New Roman Tj"/>
          <w:b/>
          <w:sz w:val="24"/>
          <w:szCs w:val="24"/>
        </w:rPr>
        <w:t xml:space="preserve">Шохаи сеюми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</w:t>
      </w:r>
      <w:r w:rsidRPr="00F3107E">
        <w:rPr>
          <w:rFonts w:ascii="Times New Roman Tj" w:hAnsi="Times New Roman Tj"/>
          <w:b/>
          <w:sz w:val="24"/>
          <w:szCs w:val="24"/>
        </w:rPr>
        <w:t xml:space="preserve"> бо кадом сўрохї мебарояд?</w:t>
      </w:r>
    </w:p>
    <w:p w:rsidR="001635C0" w:rsidRPr="00F3107E" w:rsidRDefault="001635C0" w:rsidP="00F676AE">
      <w:pPr>
        <w:pStyle w:val="ListParagraph"/>
        <w:numPr>
          <w:ilvl w:val="0"/>
          <w:numId w:val="23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Равзанаи болои чашм</w:t>
      </w:r>
    </w:p>
    <w:p w:rsidR="001635C0" w:rsidRPr="00F3107E" w:rsidRDefault="001635C0" w:rsidP="00F676AE">
      <w:pPr>
        <w:pStyle w:val="ListParagraph"/>
        <w:numPr>
          <w:ilvl w:val="0"/>
          <w:numId w:val="23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Равзанаи поении чашм</w:t>
      </w:r>
    </w:p>
    <w:p w:rsidR="001635C0" w:rsidRPr="00F3107E" w:rsidRDefault="001635C0" w:rsidP="00F676AE">
      <w:pPr>
        <w:pStyle w:val="ListParagraph"/>
        <w:numPr>
          <w:ilvl w:val="0"/>
          <w:numId w:val="23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Сурохии гирдшакл </w:t>
      </w:r>
    </w:p>
    <w:p w:rsidR="001635C0" w:rsidRPr="00F3107E" w:rsidRDefault="001635C0" w:rsidP="00F676AE">
      <w:pPr>
        <w:pStyle w:val="ListParagraph"/>
        <w:numPr>
          <w:ilvl w:val="0"/>
          <w:numId w:val="23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Сўрохии байзашакл 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 Кадом аломатњо њангоми зарарбинии шохаи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I</w:t>
      </w:r>
      <w:r w:rsidRPr="00F3107E">
        <w:rPr>
          <w:rFonts w:ascii="Times New Roman Tj" w:hAnsi="Times New Roman Tj"/>
          <w:b/>
          <w:sz w:val="24"/>
          <w:szCs w:val="24"/>
        </w:rPr>
        <w:t xml:space="preserve">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</w:t>
      </w:r>
      <w:r w:rsidRPr="00F3107E">
        <w:rPr>
          <w:rFonts w:ascii="Times New Roman Tj" w:hAnsi="Times New Roman Tj"/>
          <w:b/>
          <w:sz w:val="24"/>
          <w:szCs w:val="24"/>
        </w:rPr>
        <w:t xml:space="preserve"> дида мешаванд?</w:t>
      </w:r>
    </w:p>
    <w:p w:rsidR="001635C0" w:rsidRPr="00F3107E" w:rsidRDefault="001635C0" w:rsidP="00F676AE">
      <w:pPr>
        <w:pStyle w:val="ListParagraph"/>
        <w:numPr>
          <w:ilvl w:val="0"/>
          <w:numId w:val="24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Дардњо дар болои чашм</w:t>
      </w:r>
    </w:p>
    <w:p w:rsidR="001635C0" w:rsidRPr="00F3107E" w:rsidRDefault="001635C0" w:rsidP="00F676AE">
      <w:pPr>
        <w:pStyle w:val="ListParagraph"/>
        <w:numPr>
          <w:ilvl w:val="0"/>
          <w:numId w:val="24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Дардњо дар як нисфи рўй </w:t>
      </w:r>
    </w:p>
    <w:p w:rsidR="001635C0" w:rsidRPr="00F3107E" w:rsidRDefault="001635C0" w:rsidP="00F676AE">
      <w:pPr>
        <w:pStyle w:val="ListParagraph"/>
        <w:numPr>
          <w:ilvl w:val="0"/>
          <w:numId w:val="24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Дард њо дар ноњияи гардан</w:t>
      </w:r>
    </w:p>
    <w:p w:rsidR="001635C0" w:rsidRPr="00F3107E" w:rsidRDefault="001635C0" w:rsidP="00F676AE">
      <w:pPr>
        <w:pStyle w:val="ListParagraph"/>
        <w:numPr>
          <w:ilvl w:val="0"/>
          <w:numId w:val="24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Дардњо дар ноњияи пешонї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</w:t>
      </w:r>
      <w:r w:rsidRPr="00F3107E">
        <w:rPr>
          <w:rFonts w:ascii="Palatino Linotype" w:hAnsi="Palatino Linotype"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 xml:space="preserve">ангоми зарарёбии шохањои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</w:t>
      </w:r>
      <w:r w:rsidRPr="00F3107E">
        <w:rPr>
          <w:rFonts w:ascii="Times New Roman Tj" w:hAnsi="Times New Roman Tj"/>
          <w:b/>
          <w:sz w:val="24"/>
          <w:szCs w:val="24"/>
        </w:rPr>
        <w:t xml:space="preserve"> кадом таѓйирот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дида мешаванд ?</w:t>
      </w:r>
    </w:p>
    <w:p w:rsidR="001635C0" w:rsidRPr="00F3107E" w:rsidRDefault="001635C0" w:rsidP="00F676AE">
      <w:pPr>
        <w:pStyle w:val="ListParagraph"/>
        <w:numPr>
          <w:ilvl w:val="0"/>
          <w:numId w:val="25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Намуди канорї</w:t>
      </w:r>
    </w:p>
    <w:p w:rsidR="001635C0" w:rsidRPr="00F3107E" w:rsidRDefault="001635C0" w:rsidP="00F676AE">
      <w:pPr>
        <w:pStyle w:val="ListParagraph"/>
        <w:numPr>
          <w:ilvl w:val="0"/>
          <w:numId w:val="25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Намуди решачагї</w:t>
      </w:r>
    </w:p>
    <w:p w:rsidR="001635C0" w:rsidRPr="00F3107E" w:rsidRDefault="001635C0" w:rsidP="00F676AE">
      <w:pPr>
        <w:pStyle w:val="ListParagraph"/>
        <w:numPr>
          <w:ilvl w:val="0"/>
          <w:numId w:val="25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Намуди сегментї</w:t>
      </w:r>
    </w:p>
    <w:p w:rsidR="001635C0" w:rsidRPr="00F3107E" w:rsidRDefault="001635C0" w:rsidP="00F676AE">
      <w:pPr>
        <w:pStyle w:val="ListParagraph"/>
        <w:numPr>
          <w:ilvl w:val="0"/>
          <w:numId w:val="25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Намуди гузаронандагї</w:t>
      </w:r>
    </w:p>
    <w:p w:rsidR="001635C0" w:rsidRPr="00F3107E" w:rsidRDefault="001635C0" w:rsidP="00100C8C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</w:t>
      </w:r>
      <w:r w:rsidRPr="00F3107E">
        <w:rPr>
          <w:rFonts w:ascii="Palatino Linotype" w:hAnsi="Palatino Linotype"/>
          <w:sz w:val="24"/>
          <w:szCs w:val="24"/>
        </w:rPr>
        <w:t>Ҳа</w:t>
      </w:r>
      <w:r w:rsidRPr="00F3107E">
        <w:rPr>
          <w:rFonts w:ascii="Times New Roman Tj" w:hAnsi="Times New Roman Tj"/>
          <w:b/>
          <w:sz w:val="24"/>
          <w:szCs w:val="24"/>
        </w:rPr>
        <w:t xml:space="preserve">нгоми зарарёбии решачањои њиссиётии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</w:t>
      </w:r>
      <w:r w:rsidRPr="00F3107E">
        <w:rPr>
          <w:rFonts w:ascii="Times New Roman Tj" w:hAnsi="Times New Roman Tj"/>
          <w:b/>
          <w:sz w:val="24"/>
          <w:szCs w:val="24"/>
        </w:rPr>
        <w:t xml:space="preserve"> кадом намуди вайроншавии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иссиёт дида мешавад ?</w:t>
      </w:r>
    </w:p>
    <w:p w:rsidR="001635C0" w:rsidRPr="00F3107E" w:rsidRDefault="001635C0" w:rsidP="00F676AE">
      <w:pPr>
        <w:pStyle w:val="ListParagraph"/>
        <w:numPr>
          <w:ilvl w:val="0"/>
          <w:numId w:val="26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Намуди канорї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         2)  Намуди решачагї</w:t>
      </w:r>
    </w:p>
    <w:p w:rsidR="001635C0" w:rsidRPr="00F3107E" w:rsidRDefault="001635C0" w:rsidP="00F676AE">
      <w:pPr>
        <w:pStyle w:val="ListParagraph"/>
        <w:numPr>
          <w:ilvl w:val="0"/>
          <w:numId w:val="15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Намуди сегментарї</w:t>
      </w:r>
    </w:p>
    <w:p w:rsidR="001635C0" w:rsidRPr="00F3107E" w:rsidRDefault="001635C0" w:rsidP="00100C8C">
      <w:pPr>
        <w:spacing w:after="0"/>
        <w:ind w:left="927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  Намуди гузаронандагї</w:t>
      </w:r>
    </w:p>
    <w:p w:rsidR="001635C0" w:rsidRPr="00F3107E" w:rsidRDefault="001635C0" w:rsidP="00100C8C">
      <w:pPr>
        <w:spacing w:after="0"/>
        <w:ind w:left="92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 xml:space="preserve">ангоми зарарёбии шохаи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III</w:t>
      </w:r>
      <w:r w:rsidRPr="00F3107E">
        <w:rPr>
          <w:rFonts w:ascii="Times New Roman Tj" w:hAnsi="Times New Roman Tj"/>
          <w:b/>
          <w:sz w:val="24"/>
          <w:szCs w:val="24"/>
        </w:rPr>
        <w:t xml:space="preserve">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V</w:t>
      </w:r>
      <w:r w:rsidRPr="00F3107E">
        <w:rPr>
          <w:rFonts w:ascii="Times New Roman Tj" w:hAnsi="Times New Roman Tj"/>
          <w:b/>
          <w:sz w:val="24"/>
          <w:szCs w:val="24"/>
        </w:rPr>
        <w:t xml:space="preserve"> кадом аломат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дида мешаванд?</w:t>
      </w:r>
    </w:p>
    <w:p w:rsidR="001635C0" w:rsidRPr="00F3107E" w:rsidRDefault="001635C0" w:rsidP="00F676AE">
      <w:pPr>
        <w:pStyle w:val="ListParagraph"/>
        <w:numPr>
          <w:ilvl w:val="0"/>
          <w:numId w:val="27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Дард дар ќисми рўй</w:t>
      </w:r>
    </w:p>
    <w:p w:rsidR="001635C0" w:rsidRPr="00F3107E" w:rsidRDefault="001635C0" w:rsidP="00F676AE">
      <w:pPr>
        <w:pStyle w:val="ListParagraph"/>
        <w:numPr>
          <w:ilvl w:val="0"/>
          <w:numId w:val="27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Дард дар </w:t>
      </w:r>
      <w:r w:rsidRPr="00F3107E">
        <w:rPr>
          <w:rFonts w:ascii="Palatino Linotype" w:hAnsi="Palatino Linotype"/>
          <w:sz w:val="24"/>
          <w:szCs w:val="24"/>
        </w:rPr>
        <w:t>ҳ</w:t>
      </w:r>
      <w:r w:rsidRPr="00F3107E">
        <w:rPr>
          <w:rFonts w:ascii="Times New Roman Tj" w:hAnsi="Times New Roman Tj"/>
          <w:sz w:val="24"/>
          <w:szCs w:val="24"/>
        </w:rPr>
        <w:t>убобча</w:t>
      </w:r>
      <w:r w:rsidRPr="00F3107E">
        <w:rPr>
          <w:rFonts w:ascii="Palatino Linotype" w:hAnsi="Palatino Linotype"/>
          <w:sz w:val="24"/>
          <w:szCs w:val="24"/>
        </w:rPr>
        <w:t>ҳ</w:t>
      </w:r>
      <w:r w:rsidRPr="00F3107E">
        <w:rPr>
          <w:rFonts w:ascii="Times New Roman Tj" w:hAnsi="Times New Roman Tj"/>
          <w:sz w:val="24"/>
          <w:szCs w:val="24"/>
        </w:rPr>
        <w:t>ои поё</w:t>
      </w:r>
    </w:p>
    <w:p w:rsidR="001635C0" w:rsidRPr="00F3107E" w:rsidRDefault="001635C0" w:rsidP="00F676AE">
      <w:pPr>
        <w:pStyle w:val="ListParagraph"/>
        <w:numPr>
          <w:ilvl w:val="0"/>
          <w:numId w:val="27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Нимфалаљи мушакњои мимикї</w:t>
      </w:r>
    </w:p>
    <w:p w:rsidR="001635C0" w:rsidRPr="00F3107E" w:rsidRDefault="001635C0" w:rsidP="00F676AE">
      <w:pPr>
        <w:pStyle w:val="ListParagraph"/>
        <w:numPr>
          <w:ilvl w:val="0"/>
          <w:numId w:val="27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Нимфалаљи мушакњои хоиш</w:t>
      </w:r>
    </w:p>
    <w:p w:rsidR="001635C0" w:rsidRPr="00F3107E" w:rsidRDefault="001635C0" w:rsidP="00B30344">
      <w:pPr>
        <w:pStyle w:val="ListParagraph"/>
        <w:spacing w:after="0"/>
        <w:ind w:left="1287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</w:t>
      </w:r>
      <w:r w:rsidRPr="00F3107E">
        <w:rPr>
          <w:rFonts w:ascii="Times New Roman Tj" w:hAnsi="Times New Roman Tj"/>
          <w:b/>
          <w:sz w:val="24"/>
          <w:szCs w:val="24"/>
        </w:rPr>
        <w:t xml:space="preserve">Њастаи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IX</w:t>
      </w:r>
      <w:r w:rsidRPr="00F3107E">
        <w:rPr>
          <w:rFonts w:ascii="Times New Roman Tj" w:hAnsi="Times New Roman Tj"/>
          <w:b/>
          <w:sz w:val="24"/>
          <w:szCs w:val="24"/>
        </w:rPr>
        <w:t xml:space="preserve"> дар куљо љойгир аст?</w:t>
      </w:r>
    </w:p>
    <w:p w:rsidR="001635C0" w:rsidRPr="00F3107E" w:rsidRDefault="001635C0" w:rsidP="00704741">
      <w:pPr>
        <w:spacing w:after="0"/>
        <w:ind w:left="72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1)Маѓзи дарозрўя</w:t>
      </w:r>
    </w:p>
    <w:p w:rsidR="001635C0" w:rsidRPr="00F3107E" w:rsidRDefault="001635C0" w:rsidP="00704741">
      <w:pPr>
        <w:spacing w:after="0"/>
        <w:ind w:left="72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2)Маѓзи мобайнї</w:t>
      </w:r>
    </w:p>
    <w:p w:rsidR="001635C0" w:rsidRPr="00F3107E" w:rsidRDefault="001635C0" w:rsidP="00704741">
      <w:pPr>
        <w:spacing w:after="0"/>
        <w:ind w:left="72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3) Купр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 xml:space="preserve">к </w:t>
      </w:r>
    </w:p>
    <w:p w:rsidR="001635C0" w:rsidRPr="00F3107E" w:rsidRDefault="001635C0" w:rsidP="00704741">
      <w:pPr>
        <w:spacing w:after="0"/>
        <w:ind w:left="72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4) Сутун</w:t>
      </w:r>
    </w:p>
    <w:p w:rsidR="001635C0" w:rsidRPr="00F3107E" w:rsidRDefault="001635C0" w:rsidP="00B30344">
      <w:pPr>
        <w:pStyle w:val="ListParagraph"/>
        <w:spacing w:after="0"/>
        <w:ind w:left="108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Кадом мушакро ќисми њаракатии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IX</w:t>
      </w:r>
      <w:r w:rsidRPr="00F3107E">
        <w:rPr>
          <w:rFonts w:ascii="Times New Roman Tj" w:hAnsi="Times New Roman Tj"/>
          <w:b/>
          <w:sz w:val="24"/>
          <w:szCs w:val="24"/>
        </w:rPr>
        <w:t xml:space="preserve"> асабронї мекунад?</w:t>
      </w:r>
    </w:p>
    <w:p w:rsidR="001635C0" w:rsidRPr="00F3107E" w:rsidRDefault="001635C0" w:rsidP="00F676AE">
      <w:pPr>
        <w:pStyle w:val="ListParagraph"/>
        <w:numPr>
          <w:ilvl w:val="0"/>
          <w:numId w:val="29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Синачанбари пистоншакл</w:t>
      </w:r>
    </w:p>
    <w:p w:rsidR="001635C0" w:rsidRPr="00F3107E" w:rsidRDefault="001635C0" w:rsidP="00F676AE">
      <w:pPr>
        <w:pStyle w:val="ListParagraph"/>
        <w:numPr>
          <w:ilvl w:val="0"/>
          <w:numId w:val="29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Зериќулфакї</w:t>
      </w:r>
    </w:p>
    <w:p w:rsidR="001635C0" w:rsidRPr="00F3107E" w:rsidRDefault="001635C0" w:rsidP="00F676AE">
      <w:pPr>
        <w:pStyle w:val="ListParagraph"/>
        <w:numPr>
          <w:ilvl w:val="0"/>
          <w:numId w:val="29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Дарафшу зеризабонї</w:t>
      </w:r>
    </w:p>
    <w:p w:rsidR="001635C0" w:rsidRPr="00F3107E" w:rsidRDefault="001635C0" w:rsidP="00F676AE">
      <w:pPr>
        <w:pStyle w:val="ListParagraph"/>
        <w:numPr>
          <w:ilvl w:val="0"/>
          <w:numId w:val="29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Дарафшу њалќї</w:t>
      </w:r>
    </w:p>
    <w:p w:rsidR="001635C0" w:rsidRPr="00F3107E" w:rsidRDefault="001635C0" w:rsidP="00B30344">
      <w:pPr>
        <w:pStyle w:val="ListParagraph"/>
        <w:spacing w:after="0"/>
        <w:ind w:left="108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F676AE">
      <w:pPr>
        <w:pStyle w:val="ListParagraph"/>
        <w:numPr>
          <w:ilvl w:val="0"/>
          <w:numId w:val="1"/>
        </w:num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Кадом аломатњо њангоми зарарёбии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IX</w:t>
      </w:r>
      <w:r w:rsidRPr="00F3107E">
        <w:rPr>
          <w:rFonts w:ascii="Times New Roman Tj" w:hAnsi="Times New Roman Tj"/>
          <w:b/>
          <w:sz w:val="24"/>
          <w:szCs w:val="24"/>
        </w:rPr>
        <w:t xml:space="preserve"> дида мешаванд?</w:t>
      </w:r>
    </w:p>
    <w:p w:rsidR="001635C0" w:rsidRPr="00F3107E" w:rsidRDefault="001635C0" w:rsidP="00F676AE">
      <w:pPr>
        <w:pStyle w:val="ListParagraph"/>
        <w:numPr>
          <w:ilvl w:val="0"/>
          <w:numId w:val="30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Поёнравии пилки чашм</w:t>
      </w:r>
    </w:p>
    <w:p w:rsidR="001635C0" w:rsidRPr="00F3107E" w:rsidRDefault="001635C0" w:rsidP="00F676AE">
      <w:pPr>
        <w:pStyle w:val="ListParagraph"/>
        <w:numPr>
          <w:ilvl w:val="0"/>
          <w:numId w:val="30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Дард дар ќисми рўй</w:t>
      </w:r>
    </w:p>
    <w:p w:rsidR="001635C0" w:rsidRPr="00F3107E" w:rsidRDefault="001635C0" w:rsidP="00F676AE">
      <w:pPr>
        <w:pStyle w:val="ListParagraph"/>
        <w:numPr>
          <w:ilvl w:val="0"/>
          <w:numId w:val="30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Вазнинии фурўбарї</w:t>
      </w:r>
    </w:p>
    <w:p w:rsidR="001635C0" w:rsidRPr="00F3107E" w:rsidRDefault="001635C0" w:rsidP="00F676AE">
      <w:pPr>
        <w:pStyle w:val="ListParagraph"/>
        <w:numPr>
          <w:ilvl w:val="0"/>
          <w:numId w:val="30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Болоравии  ѓўзањои чашм</w:t>
      </w:r>
    </w:p>
    <w:p w:rsidR="001635C0" w:rsidRPr="00F3107E" w:rsidRDefault="001635C0" w:rsidP="00B30344">
      <w:pPr>
        <w:pStyle w:val="ListParagraph"/>
        <w:spacing w:after="0"/>
        <w:ind w:left="108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30.  А</w:t>
      </w:r>
      <w:r w:rsidRPr="00F3107E">
        <w:rPr>
          <w:rFonts w:ascii="Times New Roman Tj" w:hAnsi="Times New Roman Tj"/>
          <w:b/>
          <w:sz w:val="24"/>
          <w:szCs w:val="24"/>
        </w:rPr>
        <w:t xml:space="preserve">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IX</w:t>
      </w:r>
      <w:r w:rsidRPr="00F3107E">
        <w:rPr>
          <w:rFonts w:ascii="Times New Roman Tj" w:hAnsi="Times New Roman Tj"/>
          <w:b/>
          <w:sz w:val="24"/>
          <w:szCs w:val="24"/>
        </w:rPr>
        <w:t xml:space="preserve"> бо кадом с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рохї косахонаи сарро тарк меунад?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    1.  Байзашакл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    2.  Гирдшакл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    3.  Юѓї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    4.  Дарида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</w:t>
      </w:r>
      <w:r w:rsidRPr="00F3107E">
        <w:rPr>
          <w:rFonts w:ascii="Times New Roman Tj" w:hAnsi="Times New Roman Tj"/>
          <w:b/>
          <w:sz w:val="24"/>
          <w:szCs w:val="24"/>
        </w:rPr>
        <w:t xml:space="preserve">31.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 xml:space="preserve">ангоми зарарёбии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IX</w:t>
      </w:r>
      <w:r w:rsidRPr="00F3107E">
        <w:rPr>
          <w:rFonts w:ascii="Times New Roman Tj" w:hAnsi="Times New Roman Tj"/>
          <w:b/>
          <w:sz w:val="24"/>
          <w:szCs w:val="24"/>
        </w:rPr>
        <w:t xml:space="preserve"> дар кадом ќисми забон вайроншавии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 xml:space="preserve">иссиёти таъмї дида мешавад </w:t>
      </w:r>
      <w:bookmarkStart w:id="0" w:name="_GoBack"/>
      <w:bookmarkEnd w:id="0"/>
      <w:r w:rsidRPr="00F3107E">
        <w:rPr>
          <w:rFonts w:ascii="Times New Roman Tj" w:hAnsi="Times New Roman Tj"/>
          <w:b/>
          <w:sz w:val="24"/>
          <w:szCs w:val="24"/>
        </w:rPr>
        <w:t>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     1.  Дар ќисми пеш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     2.  Дар сеяки ќафо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     3.  Дар ќисмњои канорї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     4.  Дар нўги забон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   32.  Кадом аломати зарарёбии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IX</w:t>
      </w:r>
      <w:r w:rsidRPr="00F3107E">
        <w:rPr>
          <w:rFonts w:ascii="Times New Roman Tj" w:hAnsi="Times New Roman Tj"/>
          <w:b/>
          <w:sz w:val="24"/>
          <w:szCs w:val="24"/>
        </w:rPr>
        <w:t xml:space="preserve"> пастшавии њиссиёти таъмиро нишон медињад?</w:t>
      </w:r>
    </w:p>
    <w:p w:rsidR="001635C0" w:rsidRPr="00F3107E" w:rsidRDefault="001635C0" w:rsidP="00F676AE">
      <w:pPr>
        <w:pStyle w:val="NoSpacing"/>
        <w:numPr>
          <w:ilvl w:val="0"/>
          <w:numId w:val="31"/>
        </w:numPr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Баландшавии њиссиёт(Гиперестезия) </w:t>
      </w:r>
    </w:p>
    <w:p w:rsidR="001635C0" w:rsidRPr="00F3107E" w:rsidRDefault="001635C0" w:rsidP="00F676AE">
      <w:pPr>
        <w:pStyle w:val="NoSpacing"/>
        <w:numPr>
          <w:ilvl w:val="0"/>
          <w:numId w:val="31"/>
        </w:numPr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Бењиссї (Анестезия)</w:t>
      </w:r>
    </w:p>
    <w:p w:rsidR="001635C0" w:rsidRPr="00F3107E" w:rsidRDefault="001635C0" w:rsidP="00F676AE">
      <w:pPr>
        <w:pStyle w:val="NoSpacing"/>
        <w:numPr>
          <w:ilvl w:val="0"/>
          <w:numId w:val="31"/>
        </w:numPr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Пастшавии њиссиёти таъмї (Гипогейзия)</w:t>
      </w:r>
    </w:p>
    <w:p w:rsidR="001635C0" w:rsidRPr="00F3107E" w:rsidRDefault="001635C0" w:rsidP="00F676AE">
      <w:pPr>
        <w:pStyle w:val="NoSpacing"/>
        <w:numPr>
          <w:ilvl w:val="0"/>
          <w:numId w:val="31"/>
        </w:numPr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Пастщавии њиссиёт (Гипестезия)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</w:t>
      </w:r>
      <w:r w:rsidRPr="00F3107E">
        <w:rPr>
          <w:rFonts w:ascii="Times New Roman Tj" w:hAnsi="Times New Roman Tj"/>
          <w:b/>
          <w:sz w:val="24"/>
          <w:szCs w:val="24"/>
        </w:rPr>
        <w:t xml:space="preserve">33. 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 xml:space="preserve">ангоми иллатнокии асаби 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IX</w:t>
      </w:r>
      <w:r w:rsidRPr="00F3107E">
        <w:rPr>
          <w:rFonts w:ascii="Times New Roman Tj" w:hAnsi="Times New Roman Tj"/>
          <w:b/>
          <w:sz w:val="24"/>
          <w:szCs w:val="24"/>
        </w:rPr>
        <w:t xml:space="preserve"> агейзиямушо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ида мешавад?</w:t>
      </w:r>
    </w:p>
    <w:p w:rsidR="001635C0" w:rsidRPr="00F3107E" w:rsidRDefault="001635C0" w:rsidP="00F676AE">
      <w:pPr>
        <w:pStyle w:val="NoSpacing"/>
        <w:numPr>
          <w:ilvl w:val="0"/>
          <w:numId w:val="32"/>
        </w:numPr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Не</w:t>
      </w:r>
    </w:p>
    <w:p w:rsidR="001635C0" w:rsidRPr="00F3107E" w:rsidRDefault="001635C0" w:rsidP="00F676AE">
      <w:pPr>
        <w:pStyle w:val="NoSpacing"/>
        <w:numPr>
          <w:ilvl w:val="0"/>
          <w:numId w:val="32"/>
        </w:numPr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Ња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</w:t>
      </w:r>
      <w:r w:rsidRPr="00F3107E">
        <w:rPr>
          <w:rFonts w:ascii="Times New Roman Tj" w:hAnsi="Times New Roman Tj"/>
          <w:b/>
          <w:sz w:val="24"/>
          <w:szCs w:val="24"/>
        </w:rPr>
        <w:t xml:space="preserve">34. 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 xml:space="preserve">ангоми иллатнокии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IX</w:t>
      </w:r>
      <w:r w:rsidRPr="00F3107E">
        <w:rPr>
          <w:rFonts w:ascii="Times New Roman Tj" w:hAnsi="Times New Roman Tj"/>
          <w:b/>
          <w:sz w:val="24"/>
          <w:szCs w:val="24"/>
        </w:rPr>
        <w:t xml:space="preserve"> кадом аломат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мушо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ида мешаванд?</w:t>
      </w:r>
    </w:p>
    <w:p w:rsidR="001635C0" w:rsidRPr="00F3107E" w:rsidRDefault="001635C0" w:rsidP="00F676AE">
      <w:pPr>
        <w:pStyle w:val="NoSpacing"/>
        <w:numPr>
          <w:ilvl w:val="0"/>
          <w:numId w:val="33"/>
        </w:numPr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Дард дар ќисми рўй</w:t>
      </w:r>
    </w:p>
    <w:p w:rsidR="001635C0" w:rsidRPr="00F3107E" w:rsidRDefault="001635C0" w:rsidP="00F676AE">
      <w:pPr>
        <w:pStyle w:val="NoSpacing"/>
        <w:numPr>
          <w:ilvl w:val="0"/>
          <w:numId w:val="33"/>
        </w:numPr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Дард дар ќисми забон</w:t>
      </w:r>
    </w:p>
    <w:p w:rsidR="001635C0" w:rsidRPr="00F3107E" w:rsidRDefault="001635C0" w:rsidP="00F676AE">
      <w:pPr>
        <w:pStyle w:val="NoSpacing"/>
        <w:numPr>
          <w:ilvl w:val="0"/>
          <w:numId w:val="33"/>
        </w:numPr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Дард дар гулў</w:t>
      </w:r>
    </w:p>
    <w:p w:rsidR="001635C0" w:rsidRPr="00F3107E" w:rsidRDefault="001635C0" w:rsidP="00F676AE">
      <w:pPr>
        <w:pStyle w:val="NoSpacing"/>
        <w:numPr>
          <w:ilvl w:val="0"/>
          <w:numId w:val="33"/>
        </w:numPr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Дард дар ноњияи љоѓи поён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</w:t>
      </w:r>
      <w:r w:rsidRPr="00F3107E">
        <w:rPr>
          <w:rFonts w:ascii="Times New Roman Tj" w:hAnsi="Times New Roman Tj"/>
          <w:b/>
          <w:sz w:val="24"/>
          <w:szCs w:val="24"/>
        </w:rPr>
        <w:t xml:space="preserve">35. 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X</w:t>
      </w:r>
      <w:r w:rsidRPr="00F3107E">
        <w:rPr>
          <w:rFonts w:ascii="Times New Roman Tj" w:hAnsi="Times New Roman Tj"/>
          <w:b/>
          <w:sz w:val="24"/>
          <w:szCs w:val="24"/>
        </w:rPr>
        <w:t xml:space="preserve"> аз чанд ќисм иборат аст?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    1.5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    2.3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    3.4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    4.1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    36. Њастаи асаби 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X</w:t>
      </w:r>
      <w:r w:rsidRPr="00F3107E">
        <w:rPr>
          <w:rFonts w:ascii="Times New Roman Tj" w:hAnsi="Times New Roman Tj"/>
          <w:b/>
          <w:sz w:val="24"/>
          <w:szCs w:val="24"/>
        </w:rPr>
        <w:t xml:space="preserve"> дар куљо љойгир аст?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Маѓзи мобайнї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Купр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к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3. Маѓзи дарозрўя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4. Сутуни майнаи сар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   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   37. </w:t>
      </w:r>
      <w:r w:rsidRPr="00F3107E">
        <w:rPr>
          <w:rFonts w:ascii="Times New Roman Tj" w:hAnsi="Times New Roman Tj"/>
          <w:sz w:val="24"/>
          <w:szCs w:val="24"/>
        </w:rPr>
        <w:t>А</w:t>
      </w:r>
      <w:r w:rsidRPr="00F3107E">
        <w:rPr>
          <w:rFonts w:ascii="Times New Roman Tj" w:hAnsi="Times New Roman Tj"/>
          <w:b/>
          <w:sz w:val="24"/>
          <w:szCs w:val="24"/>
        </w:rPr>
        <w:t xml:space="preserve">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X</w:t>
      </w:r>
      <w:r w:rsidRPr="00F3107E">
        <w:rPr>
          <w:rFonts w:ascii="Times New Roman Tj" w:hAnsi="Times New Roman Tj"/>
          <w:b/>
          <w:sz w:val="24"/>
          <w:szCs w:val="24"/>
        </w:rPr>
        <w:t xml:space="preserve"> бо кадом с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рохї косахонаи сарро тарк меунад?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юѓї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гирдшакл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3. байзашакл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4. дарида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38. Оё шохањои асаби иловагї ба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</w:t>
      </w:r>
      <w:r w:rsidRPr="00F3107E">
        <w:rPr>
          <w:rFonts w:ascii="Times New Roman Tj" w:hAnsi="Times New Roman Tj"/>
          <w:sz w:val="24"/>
          <w:szCs w:val="24"/>
        </w:rPr>
        <w:t xml:space="preserve"> пайваст мешавад?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ња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не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39.</w:t>
      </w:r>
      <w:r w:rsidRPr="00F3107E">
        <w:rPr>
          <w:rFonts w:ascii="Palatino Linotype" w:hAnsi="Palatino Linotype"/>
          <w:sz w:val="24"/>
          <w:szCs w:val="24"/>
        </w:rPr>
        <w:t>Ҳ</w:t>
      </w:r>
      <w:r w:rsidRPr="00F3107E">
        <w:rPr>
          <w:rFonts w:ascii="Times New Roman Tj" w:hAnsi="Times New Roman Tj"/>
          <w:sz w:val="24"/>
          <w:szCs w:val="24"/>
        </w:rPr>
        <w:t xml:space="preserve">ангоми халалёюии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</w:t>
      </w:r>
      <w:r w:rsidRPr="00F3107E">
        <w:rPr>
          <w:rFonts w:ascii="Times New Roman Tj" w:hAnsi="Times New Roman Tj"/>
          <w:sz w:val="24"/>
          <w:szCs w:val="24"/>
        </w:rPr>
        <w:t xml:space="preserve"> кадом аломат</w:t>
      </w:r>
      <w:r w:rsidRPr="00F3107E">
        <w:rPr>
          <w:rFonts w:ascii="Palatino Linotype" w:hAnsi="Palatino Linotype"/>
          <w:sz w:val="24"/>
          <w:szCs w:val="24"/>
        </w:rPr>
        <w:t>ҳ</w:t>
      </w:r>
      <w:r w:rsidRPr="00F3107E">
        <w:rPr>
          <w:rFonts w:ascii="Times New Roman Tj" w:hAnsi="Times New Roman Tj"/>
          <w:sz w:val="24"/>
          <w:szCs w:val="24"/>
        </w:rPr>
        <w:t>о мушо</w:t>
      </w:r>
      <w:r w:rsidRPr="00F3107E">
        <w:rPr>
          <w:rFonts w:ascii="Palatino Linotype" w:hAnsi="Palatino Linotype"/>
          <w:sz w:val="24"/>
          <w:szCs w:val="24"/>
        </w:rPr>
        <w:t>ҳ</w:t>
      </w:r>
      <w:r w:rsidRPr="00F3107E">
        <w:rPr>
          <w:rFonts w:ascii="Times New Roman Tj" w:hAnsi="Times New Roman Tj"/>
          <w:sz w:val="24"/>
          <w:szCs w:val="24"/>
        </w:rPr>
        <w:t xml:space="preserve">ида мешаванд?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 xml:space="preserve">1. ноустуворї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вайронщавии овоз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3. пастшавии њиссиёти таъмї (гипогейзия)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4. бењиссї (аналгезия)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40. Вайроншавии фурўбарї њангоми зарарёбии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</w:t>
      </w:r>
      <w:r w:rsidRPr="00F3107E">
        <w:rPr>
          <w:rFonts w:ascii="Times New Roman Tj" w:hAnsi="Times New Roman Tj"/>
          <w:sz w:val="24"/>
          <w:szCs w:val="24"/>
        </w:rPr>
        <w:t xml:space="preserve"> дида мешавад?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ња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не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41. Кадом аломатњо ба зарарёбии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</w:t>
      </w:r>
      <w:r w:rsidRPr="00F3107E">
        <w:rPr>
          <w:rFonts w:ascii="Times New Roman Tj" w:hAnsi="Times New Roman Tj"/>
          <w:sz w:val="24"/>
          <w:szCs w:val="24"/>
        </w:rPr>
        <w:t xml:space="preserve"> хос нест?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камшавии суръати таппиши дил (брадикардия)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ташаннуљи бронхњо (бронхоспазм)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3. зиёдшавии суръати таппиши дил (тахикардия)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4.бисёр људошавии шираи меъда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42. Кадом зарарёбии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</w:t>
      </w:r>
      <w:r w:rsidRPr="00F3107E">
        <w:rPr>
          <w:rFonts w:ascii="Times New Roman Tj" w:hAnsi="Times New Roman Tj"/>
          <w:sz w:val="24"/>
          <w:szCs w:val="24"/>
        </w:rPr>
        <w:t xml:space="preserve">  ба марг оварда мерасонад?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 xml:space="preserve">1. марказї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дутарафа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3.канорї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4.яктарафа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43. Кадоме аз асабњои номбаршуда шохањои асаби </w:t>
      </w:r>
      <w:r w:rsidRPr="00F3107E">
        <w:rPr>
          <w:rFonts w:ascii="Times New Roman Tj" w:hAnsi="Times New Roman Tj"/>
          <w:b/>
          <w:sz w:val="24"/>
          <w:szCs w:val="24"/>
          <w:lang w:val="en-US"/>
        </w:rPr>
        <w:t>X</w:t>
      </w:r>
      <w:r w:rsidRPr="00F3107E">
        <w:rPr>
          <w:rFonts w:ascii="Times New Roman Tj" w:hAnsi="Times New Roman Tj"/>
          <w:b/>
          <w:sz w:val="24"/>
          <w:szCs w:val="24"/>
        </w:rPr>
        <w:t xml:space="preserve"> нестанд?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пардаї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гушї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 xml:space="preserve">3. њалќии боло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4. гарданї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44. Дар сўрохии юѓї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</w:t>
      </w:r>
      <w:r w:rsidRPr="00F3107E">
        <w:rPr>
          <w:rFonts w:ascii="Times New Roman Tj" w:hAnsi="Times New Roman Tj"/>
          <w:sz w:val="24"/>
          <w:szCs w:val="24"/>
        </w:rPr>
        <w:t xml:space="preserve"> чанд гирењ њосил мекунад?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1. 4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2. 2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3. 5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4. 1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45. Дар њолати зарарёбии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</w:t>
      </w:r>
      <w:r w:rsidRPr="00F3107E">
        <w:rPr>
          <w:rFonts w:ascii="Times New Roman Tj" w:hAnsi="Times New Roman Tj"/>
          <w:sz w:val="24"/>
          <w:szCs w:val="24"/>
        </w:rPr>
        <w:t xml:space="preserve"> фалаљи пардаи овозї дида мешавад?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не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ња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46.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</w:t>
      </w:r>
      <w:r w:rsidRPr="00F3107E">
        <w:rPr>
          <w:rFonts w:ascii="Times New Roman Tj" w:hAnsi="Times New Roman Tj"/>
          <w:sz w:val="24"/>
          <w:szCs w:val="24"/>
        </w:rPr>
        <w:t xml:space="preserve">  узвњои косро асабронї мекунад?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не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ња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47.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XI</w:t>
      </w:r>
      <w:r w:rsidRPr="00F3107E">
        <w:rPr>
          <w:rFonts w:ascii="Times New Roman Tj" w:hAnsi="Times New Roman Tj"/>
          <w:sz w:val="24"/>
          <w:szCs w:val="24"/>
        </w:rPr>
        <w:t xml:space="preserve"> чї гуна асаб аст?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 xml:space="preserve">1. њаракатї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њиссиётї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3. канорї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4. омехта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48.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XI</w:t>
      </w:r>
      <w:r w:rsidRPr="00F3107E">
        <w:rPr>
          <w:rFonts w:ascii="Times New Roman Tj" w:hAnsi="Times New Roman Tj"/>
          <w:sz w:val="24"/>
          <w:szCs w:val="24"/>
        </w:rPr>
        <w:t xml:space="preserve">  чанд њаста (ядро) дорад?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1. 3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2. 1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3. 4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4. 2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49. Њастаи њаракатии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XI</w:t>
      </w:r>
      <w:r w:rsidRPr="00F3107E">
        <w:rPr>
          <w:rFonts w:ascii="Times New Roman Tj" w:hAnsi="Times New Roman Tj"/>
          <w:sz w:val="24"/>
          <w:szCs w:val="24"/>
        </w:rPr>
        <w:t xml:space="preserve"> дар куљо љойгир аст?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купрук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маѓзи мобайнї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3. маѓзи дарозрўя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4. маѓзи миёна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50. Њастаи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XI</w:t>
      </w:r>
      <w:r w:rsidRPr="00F3107E">
        <w:rPr>
          <w:rFonts w:ascii="Times New Roman Tj" w:hAnsi="Times New Roman Tj"/>
          <w:sz w:val="24"/>
          <w:szCs w:val="24"/>
        </w:rPr>
        <w:t xml:space="preserve">  ба њароммаѓз рафта мерасад?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не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ња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51.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XI</w:t>
      </w:r>
      <w:r w:rsidRPr="00F3107E">
        <w:rPr>
          <w:rFonts w:ascii="Times New Roman Tj" w:hAnsi="Times New Roman Tj"/>
          <w:sz w:val="24"/>
          <w:szCs w:val="24"/>
        </w:rPr>
        <w:t xml:space="preserve">  то кадом сегменти њароммаѓз рафта мерасад?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С-4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С-7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3. С-2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4. С-5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52. Бо кадом сўрохи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XI</w:t>
      </w:r>
      <w:r w:rsidRPr="00F3107E">
        <w:rPr>
          <w:rFonts w:ascii="Times New Roman Tj" w:hAnsi="Times New Roman Tj"/>
          <w:sz w:val="24"/>
          <w:szCs w:val="24"/>
        </w:rPr>
        <w:t xml:space="preserve"> косахонаи сарро тарк мекунад?</w:t>
      </w:r>
      <w:r w:rsidRPr="00F3107E">
        <w:rPr>
          <w:rFonts w:ascii="Times New Roman Tj" w:hAnsi="Times New Roman Tj"/>
          <w:sz w:val="24"/>
          <w:szCs w:val="24"/>
        </w:rPr>
        <w:tab/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     1.ќафои сар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 xml:space="preserve">2. юѓї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 xml:space="preserve">3. гирдшакл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 xml:space="preserve">4. дарида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53. Кадом мушакњоро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XI</w:t>
      </w:r>
      <w:r w:rsidRPr="00F3107E">
        <w:rPr>
          <w:rFonts w:ascii="Times New Roman Tj" w:hAnsi="Times New Roman Tj"/>
          <w:sz w:val="24"/>
          <w:szCs w:val="24"/>
        </w:rPr>
        <w:t xml:space="preserve"> асабронї мекунад?</w:t>
      </w:r>
    </w:p>
    <w:p w:rsidR="001635C0" w:rsidRPr="00F3107E" w:rsidRDefault="001635C0" w:rsidP="00F676AE">
      <w:pPr>
        <w:pStyle w:val="ListParagraph"/>
        <w:numPr>
          <w:ilvl w:val="0"/>
          <w:numId w:val="34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Синачанбари пистоншакл</w:t>
      </w:r>
    </w:p>
    <w:p w:rsidR="001635C0" w:rsidRPr="00F3107E" w:rsidRDefault="001635C0" w:rsidP="00F676AE">
      <w:pPr>
        <w:pStyle w:val="ListParagraph"/>
        <w:numPr>
          <w:ilvl w:val="0"/>
          <w:numId w:val="34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Зери ќулфакї</w:t>
      </w:r>
    </w:p>
    <w:p w:rsidR="001635C0" w:rsidRPr="00F3107E" w:rsidRDefault="001635C0" w:rsidP="00F676AE">
      <w:pPr>
        <w:pStyle w:val="ListParagraph"/>
        <w:numPr>
          <w:ilvl w:val="0"/>
          <w:numId w:val="34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Дарафшу зеризабонї</w:t>
      </w:r>
    </w:p>
    <w:p w:rsidR="001635C0" w:rsidRPr="00F3107E" w:rsidRDefault="001635C0" w:rsidP="00F676AE">
      <w:pPr>
        <w:pStyle w:val="ListParagraph"/>
        <w:numPr>
          <w:ilvl w:val="0"/>
          <w:numId w:val="34"/>
        </w:num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Забону њалќї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54. Шонаи болшакл њангоми арарёбии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XI</w:t>
      </w:r>
      <w:r w:rsidRPr="00F3107E">
        <w:rPr>
          <w:rFonts w:ascii="Times New Roman Tj" w:hAnsi="Times New Roman Tj"/>
          <w:sz w:val="24"/>
          <w:szCs w:val="24"/>
        </w:rPr>
        <w:t xml:space="preserve">  дида мешавад?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55. Кадом аломатњо дар ба халалёбии 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XI</w:t>
      </w:r>
      <w:r w:rsidRPr="00F3107E">
        <w:rPr>
          <w:rFonts w:ascii="Times New Roman Tj" w:hAnsi="Times New Roman Tj"/>
          <w:sz w:val="24"/>
          <w:szCs w:val="24"/>
        </w:rPr>
        <w:t xml:space="preserve">  хосанд?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дард дар ноњияи гардан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дард дар ќисми пешонї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3. дард дар љоѓи поён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4. гарданкаљї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56. Кадом аломатњо дар ваќти зарарёбии дутарафаи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XI</w:t>
      </w:r>
      <w:r w:rsidRPr="00F3107E">
        <w:rPr>
          <w:rFonts w:ascii="Times New Roman Tj" w:hAnsi="Times New Roman Tj"/>
          <w:sz w:val="24"/>
          <w:szCs w:val="24"/>
        </w:rPr>
        <w:t xml:space="preserve"> дида мешаванд?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хирроси овоз</w:t>
      </w:r>
    </w:p>
    <w:p w:rsidR="001635C0" w:rsidRPr="00F3107E" w:rsidRDefault="001635C0" w:rsidP="00100C8C">
      <w:pPr>
        <w:spacing w:after="0"/>
        <w:ind w:firstLine="708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2. дард дар ќисми рўй</w:t>
      </w:r>
    </w:p>
    <w:p w:rsidR="001635C0" w:rsidRPr="00F3107E" w:rsidRDefault="001635C0" w:rsidP="00100C8C">
      <w:pPr>
        <w:spacing w:after="0"/>
        <w:ind w:firstLine="708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3. дард дар ќисми гардан</w:t>
      </w:r>
    </w:p>
    <w:p w:rsidR="001635C0" w:rsidRPr="00F3107E" w:rsidRDefault="001635C0" w:rsidP="00100C8C">
      <w:pPr>
        <w:spacing w:after="0"/>
        <w:ind w:firstLine="708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4. аломати парус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57. Мушаки трапетсияшаклро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XI</w:t>
      </w:r>
      <w:r w:rsidRPr="00F3107E">
        <w:rPr>
          <w:rFonts w:ascii="Times New Roman Tj" w:hAnsi="Times New Roman Tj"/>
          <w:sz w:val="24"/>
          <w:szCs w:val="24"/>
        </w:rPr>
        <w:t xml:space="preserve">  асабронї мекунад?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58. Нарушается ли чувствительность при поражение </w:t>
      </w:r>
      <w:r w:rsidRPr="00F3107E">
        <w:rPr>
          <w:rFonts w:ascii="Times New Roman Tj" w:hAnsi="Times New Roman Tj"/>
          <w:sz w:val="24"/>
          <w:szCs w:val="24"/>
          <w:lang w:val="en-US"/>
        </w:rPr>
        <w:t>XI</w:t>
      </w:r>
      <w:r w:rsidRPr="00F3107E">
        <w:rPr>
          <w:rFonts w:ascii="Times New Roman Tj" w:hAnsi="Times New Roman Tj"/>
          <w:sz w:val="24"/>
          <w:szCs w:val="24"/>
        </w:rPr>
        <w:t xml:space="preserve">  нерва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нет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да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59.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XII</w:t>
      </w:r>
      <w:r w:rsidRPr="00F3107E">
        <w:rPr>
          <w:rFonts w:ascii="Times New Roman Tj" w:hAnsi="Times New Roman Tj"/>
          <w:sz w:val="24"/>
          <w:szCs w:val="24"/>
        </w:rPr>
        <w:t xml:space="preserve">  чанд ядро дорад?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1. 2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2. 3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3. 1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4. 5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60. Ядрои 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XII</w:t>
      </w:r>
      <w:r w:rsidRPr="00F3107E">
        <w:rPr>
          <w:rFonts w:ascii="Times New Roman Tj" w:hAnsi="Times New Roman Tj"/>
          <w:sz w:val="24"/>
          <w:szCs w:val="24"/>
        </w:rPr>
        <w:t xml:space="preserve">  дар куљо љойгир аст?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маѓзи мобайнї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кўпрук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3. маѓзи миёна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4. маѓзи дарозрўя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61.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XII</w:t>
      </w:r>
      <w:r w:rsidRPr="00F3107E">
        <w:rPr>
          <w:rFonts w:ascii="Times New Roman Tj" w:hAnsi="Times New Roman Tj"/>
          <w:sz w:val="24"/>
          <w:szCs w:val="24"/>
        </w:rPr>
        <w:t xml:space="preserve">  чиро асабронї мекунад?</w:t>
      </w:r>
    </w:p>
    <w:p w:rsidR="001635C0" w:rsidRPr="00F3107E" w:rsidRDefault="001635C0" w:rsidP="00F676AE">
      <w:pPr>
        <w:pStyle w:val="NoSpacing"/>
        <w:numPr>
          <w:ilvl w:val="0"/>
          <w:numId w:val="35"/>
        </w:numPr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Мушакњои гарданро</w:t>
      </w:r>
    </w:p>
    <w:p w:rsidR="001635C0" w:rsidRPr="00F3107E" w:rsidRDefault="001635C0" w:rsidP="00F676AE">
      <w:pPr>
        <w:pStyle w:val="NoSpacing"/>
        <w:numPr>
          <w:ilvl w:val="0"/>
          <w:numId w:val="35"/>
        </w:numPr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Мушакњои забонро</w:t>
      </w:r>
    </w:p>
    <w:p w:rsidR="001635C0" w:rsidRPr="00F3107E" w:rsidRDefault="001635C0" w:rsidP="00F676AE">
      <w:pPr>
        <w:pStyle w:val="NoSpacing"/>
        <w:numPr>
          <w:ilvl w:val="0"/>
          <w:numId w:val="35"/>
        </w:numPr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Мушакњои бозуро</w:t>
      </w:r>
    </w:p>
    <w:p w:rsidR="001635C0" w:rsidRPr="00F3107E" w:rsidRDefault="001635C0" w:rsidP="00F676AE">
      <w:pPr>
        <w:pStyle w:val="NoSpacing"/>
        <w:numPr>
          <w:ilvl w:val="0"/>
          <w:numId w:val="35"/>
        </w:numPr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Мушакњои тахтапуштро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62. Дар ваќти зарарёбии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XII</w:t>
      </w:r>
      <w:r w:rsidRPr="00F3107E">
        <w:rPr>
          <w:rFonts w:ascii="Times New Roman Tj" w:hAnsi="Times New Roman Tj"/>
          <w:sz w:val="24"/>
          <w:szCs w:val="24"/>
        </w:rPr>
        <w:t xml:space="preserve">   кадом аломат</w:t>
      </w:r>
      <w:r w:rsidRPr="00F3107E">
        <w:rPr>
          <w:rFonts w:ascii="Palatino Linotype" w:hAnsi="Palatino Linotype"/>
          <w:sz w:val="24"/>
          <w:szCs w:val="24"/>
        </w:rPr>
        <w:t>ҳ</w:t>
      </w:r>
      <w:r w:rsidRPr="00F3107E">
        <w:rPr>
          <w:rFonts w:ascii="Times New Roman Tj" w:hAnsi="Times New Roman Tj"/>
          <w:sz w:val="24"/>
          <w:szCs w:val="24"/>
        </w:rPr>
        <w:t>о дида мешавад?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  1. Нимфалаљи мушакњои гардан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   2. Нимфалаљи мушакњои дасту пой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   3. Фалаљи дасту пой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          4. Нимфалаљи мушакњои забон 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63. Дарњолати зарарёбии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XII</w:t>
      </w:r>
      <w:r w:rsidRPr="00F3107E">
        <w:rPr>
          <w:rFonts w:ascii="Times New Roman Tj" w:hAnsi="Times New Roman Tj"/>
          <w:sz w:val="24"/>
          <w:szCs w:val="24"/>
        </w:rPr>
        <w:t xml:space="preserve">   фалаљи забон дида мешавад?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64. Натиљаи фалаљи канории мушакњои забон кадом аст?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баландшавии њиссиёт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варами забон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3. забони љуѓрофї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4. бењис</w:t>
      </w:r>
      <w:r w:rsidRPr="00F3107E">
        <w:rPr>
          <w:sz w:val="24"/>
          <w:szCs w:val="24"/>
          <w:lang w:val="en-US"/>
        </w:rPr>
        <w:t>c</w:t>
      </w:r>
      <w:r w:rsidRPr="00F3107E">
        <w:rPr>
          <w:rFonts w:ascii="Times New Roman Tj" w:hAnsi="Times New Roman Tj"/>
          <w:sz w:val="24"/>
          <w:szCs w:val="24"/>
        </w:rPr>
        <w:t>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65. Оё дањони халтачамонанддар њолати зарарёбии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XII</w:t>
      </w:r>
      <w:r w:rsidRPr="00F3107E">
        <w:rPr>
          <w:rFonts w:ascii="Times New Roman Tj" w:hAnsi="Times New Roman Tj"/>
          <w:sz w:val="24"/>
          <w:szCs w:val="24"/>
        </w:rPr>
        <w:t xml:space="preserve">   дида мешавад?</w:t>
      </w:r>
    </w:p>
    <w:p w:rsidR="001635C0" w:rsidRPr="00F3107E" w:rsidRDefault="001635C0" w:rsidP="00100C8C">
      <w:pPr>
        <w:pStyle w:val="NoSpacing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не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ња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66. Дар натиљаи зарарёбии ќисми ќишрии асаби </w:t>
      </w:r>
      <w:r w:rsidRPr="00F3107E">
        <w:rPr>
          <w:rFonts w:ascii="Times New Roman Tj" w:hAnsi="Times New Roman Tj"/>
          <w:sz w:val="24"/>
          <w:szCs w:val="24"/>
          <w:lang w:val="en-US"/>
        </w:rPr>
        <w:t>XII</w:t>
      </w:r>
      <w:r w:rsidRPr="00F3107E">
        <w:rPr>
          <w:rFonts w:ascii="Times New Roman Tj" w:hAnsi="Times New Roman Tj"/>
          <w:sz w:val="24"/>
          <w:szCs w:val="24"/>
        </w:rPr>
        <w:t xml:space="preserve">   ч</w:t>
      </w:r>
      <w:r w:rsidRPr="00F3107E">
        <w:rPr>
          <w:rFonts w:ascii="Arial Tj" w:hAnsi="Arial Tj"/>
          <w:sz w:val="24"/>
          <w:szCs w:val="24"/>
        </w:rPr>
        <w:t>ї</w:t>
      </w:r>
      <w:r w:rsidRPr="00F3107E">
        <w:rPr>
          <w:rFonts w:ascii="Times New Roman Tj" w:hAnsi="Times New Roman Tj"/>
          <w:sz w:val="24"/>
          <w:szCs w:val="24"/>
        </w:rPr>
        <w:t xml:space="preserve"> дида мешавад?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1. нимфалаљ дар тарафи зарардида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2. фалаљ дар тарафи зарардида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3. фалаљ дар тарафи муќобил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>4. набудани нишона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67. Дар ваќти зарарёбии кадом асаб харобшавии забон дида мешавад?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 xml:space="preserve">1. </w:t>
      </w:r>
      <w:r w:rsidRPr="00F3107E">
        <w:rPr>
          <w:rFonts w:ascii="Times New Roman Tj" w:hAnsi="Times New Roman Tj"/>
          <w:sz w:val="24"/>
          <w:szCs w:val="24"/>
          <w:lang w:val="en-US"/>
        </w:rPr>
        <w:t>I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ab/>
        <w:t xml:space="preserve">2. </w:t>
      </w:r>
      <w:r w:rsidRPr="00F3107E">
        <w:rPr>
          <w:rFonts w:ascii="Times New Roman Tj" w:hAnsi="Times New Roman Tj"/>
          <w:sz w:val="24"/>
          <w:szCs w:val="24"/>
          <w:lang w:val="en-US"/>
        </w:rPr>
        <w:t>XI</w:t>
      </w:r>
    </w:p>
    <w:p w:rsidR="001635C0" w:rsidRPr="00F3107E" w:rsidRDefault="001635C0" w:rsidP="00100C8C">
      <w:pPr>
        <w:spacing w:after="0"/>
        <w:ind w:firstLine="708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3. </w:t>
      </w:r>
      <w:r w:rsidRPr="00F3107E">
        <w:rPr>
          <w:rFonts w:ascii="Times New Roman Tj" w:hAnsi="Times New Roman Tj"/>
          <w:sz w:val="24"/>
          <w:szCs w:val="24"/>
          <w:lang w:val="en-US"/>
        </w:rPr>
        <w:t>IX</w:t>
      </w:r>
    </w:p>
    <w:p w:rsidR="001635C0" w:rsidRPr="00F3107E" w:rsidRDefault="001635C0" w:rsidP="00100C8C">
      <w:pPr>
        <w:spacing w:after="0"/>
        <w:ind w:firstLine="708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 xml:space="preserve">4. </w:t>
      </w:r>
      <w:r w:rsidRPr="00F3107E">
        <w:rPr>
          <w:rFonts w:ascii="Times New Roman Tj" w:hAnsi="Times New Roman Tj"/>
          <w:sz w:val="24"/>
          <w:szCs w:val="24"/>
          <w:lang w:val="en-US"/>
        </w:rPr>
        <w:t>XII</w:t>
      </w:r>
    </w:p>
    <w:p w:rsidR="001635C0" w:rsidRPr="00F3107E" w:rsidRDefault="001635C0" w:rsidP="00100C8C">
      <w:pPr>
        <w:pStyle w:val="Heading2"/>
        <w:spacing w:before="0"/>
        <w:rPr>
          <w:rFonts w:ascii="Times New Roman Tj" w:hAnsi="Times New Roman Tj"/>
          <w:color w:val="auto"/>
          <w:sz w:val="24"/>
          <w:szCs w:val="24"/>
          <w:u w:val="single"/>
        </w:rPr>
      </w:pPr>
    </w:p>
    <w:p w:rsidR="001635C0" w:rsidRPr="00F3107E" w:rsidRDefault="001635C0" w:rsidP="00912173">
      <w:pPr>
        <w:pStyle w:val="Heading2"/>
        <w:spacing w:before="0"/>
        <w:jc w:val="center"/>
        <w:rPr>
          <w:rFonts w:ascii="Times New Roman Tj" w:hAnsi="Times New Roman Tj"/>
          <w:color w:val="auto"/>
          <w:sz w:val="24"/>
          <w:szCs w:val="24"/>
          <w:u w:val="single"/>
        </w:rPr>
      </w:pPr>
      <w:r w:rsidRPr="00F3107E">
        <w:rPr>
          <w:rFonts w:ascii="Times New Roman Tj" w:hAnsi="Times New Roman Tj"/>
          <w:color w:val="auto"/>
          <w:sz w:val="24"/>
          <w:szCs w:val="24"/>
          <w:u w:val="single"/>
          <w:lang w:val="en-US"/>
        </w:rPr>
        <w:t>III</w:t>
      </w:r>
      <w:r w:rsidRPr="00F3107E">
        <w:rPr>
          <w:rFonts w:ascii="Times New Roman Tj" w:hAnsi="Times New Roman Tj"/>
          <w:color w:val="auto"/>
          <w:sz w:val="24"/>
          <w:szCs w:val="24"/>
          <w:u w:val="single"/>
        </w:rPr>
        <w:t>.  Боби «Бемории саръ ва алоими саръї»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1. Кадоме аз ин аломатњо ба пешоянди (аура) њиссиётї хос аст?</w:t>
      </w:r>
      <w:r w:rsidRPr="00F3107E">
        <w:rPr>
          <w:rFonts w:ascii="Times New Roman Tj" w:hAnsi="Times New Roman Tj"/>
          <w:b/>
          <w:sz w:val="24"/>
          <w:szCs w:val="24"/>
        </w:rPr>
        <w:br/>
      </w:r>
      <w:r w:rsidRPr="00F3107E">
        <w:rPr>
          <w:rFonts w:ascii="Times New Roman Tj" w:hAnsi="Times New Roman Tj"/>
          <w:sz w:val="24"/>
          <w:szCs w:val="24"/>
        </w:rPr>
        <w:t>1) Кашишх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рии яктарафаи мушакњои дасту пой бе бењушшавї</w:t>
      </w:r>
      <w:r w:rsidRPr="00F3107E">
        <w:rPr>
          <w:rFonts w:ascii="Times New Roman Tj" w:hAnsi="Times New Roman Tj"/>
          <w:sz w:val="24"/>
          <w:szCs w:val="24"/>
        </w:rPr>
        <w:br/>
        <w:t>2) Њисси хунук, гардиши м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 xml:space="preserve">рчањо, берангї </w:t>
      </w:r>
      <w:r w:rsidRPr="00F3107E">
        <w:rPr>
          <w:rFonts w:ascii="Times New Roman Tj" w:hAnsi="Times New Roman Tj"/>
          <w:sz w:val="24"/>
          <w:szCs w:val="24"/>
        </w:rPr>
        <w:br/>
        <w:t>3) Кашишх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 xml:space="preserve">рии тонико-клоникии мушакњо бе бењушшавї </w:t>
      </w:r>
    </w:p>
    <w:p w:rsidR="001635C0" w:rsidRPr="00F3107E" w:rsidRDefault="001635C0" w:rsidP="00100C8C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Дигаргуншавии њуш</w:t>
      </w:r>
    </w:p>
    <w:p w:rsidR="001635C0" w:rsidRPr="00F3107E" w:rsidRDefault="001635C0" w:rsidP="00100C8C">
      <w:pPr>
        <w:spacing w:after="0" w:line="240" w:lineRule="auto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2. Роњи асосии ташхиси бемории саръ, ки бисёртар истифода мешавад кадом аст?</w:t>
      </w:r>
      <w:r w:rsidRPr="00F3107E">
        <w:rPr>
          <w:rFonts w:ascii="Times New Roman Tj" w:hAnsi="Times New Roman Tj"/>
          <w:b/>
          <w:sz w:val="24"/>
          <w:szCs w:val="24"/>
        </w:rPr>
        <w:br/>
      </w:r>
      <w:r w:rsidRPr="00F3107E">
        <w:rPr>
          <w:rFonts w:ascii="Times New Roman Tj" w:hAnsi="Times New Roman Tj"/>
          <w:sz w:val="24"/>
          <w:szCs w:val="24"/>
        </w:rPr>
        <w:t xml:space="preserve">1) Томография магнитию-резонансї </w:t>
      </w:r>
    </w:p>
    <w:p w:rsidR="001635C0" w:rsidRPr="00F3107E" w:rsidRDefault="001635C0" w:rsidP="00100C8C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Электроэнсефалография</w:t>
      </w:r>
    </w:p>
    <w:p w:rsidR="001635C0" w:rsidRPr="00F3107E" w:rsidRDefault="001635C0" w:rsidP="00100C8C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Электрокардиография</w:t>
      </w:r>
    </w:p>
    <w:p w:rsidR="001635C0" w:rsidRPr="00F3107E" w:rsidRDefault="001635C0" w:rsidP="00100C8C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Флюорография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3. Ба хурўљњои бе кашишх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рї чи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мансубанд?</w:t>
      </w:r>
      <w:r w:rsidRPr="00F3107E">
        <w:rPr>
          <w:rFonts w:ascii="Times New Roman Tj" w:hAnsi="Times New Roman Tj"/>
          <w:b/>
          <w:sz w:val="24"/>
          <w:szCs w:val="24"/>
        </w:rPr>
        <w:br/>
      </w:r>
      <w:r w:rsidRPr="00F3107E">
        <w:rPr>
          <w:rFonts w:ascii="Times New Roman Tj" w:hAnsi="Times New Roman Tj"/>
          <w:sz w:val="24"/>
          <w:szCs w:val="24"/>
        </w:rPr>
        <w:t>1) Кашишх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рињои тонико-клоникии мушакњо</w:t>
      </w:r>
      <w:r w:rsidRPr="00F3107E">
        <w:rPr>
          <w:rFonts w:ascii="Times New Roman Tj" w:hAnsi="Times New Roman Tj"/>
          <w:sz w:val="24"/>
          <w:szCs w:val="24"/>
        </w:rPr>
        <w:br/>
        <w:t>2) Абсанс</w:t>
      </w:r>
      <w:r w:rsidRPr="00F3107E">
        <w:rPr>
          <w:rFonts w:ascii="Palatino Linotype" w:hAnsi="Palatino Linotype"/>
          <w:sz w:val="24"/>
          <w:szCs w:val="24"/>
        </w:rPr>
        <w:t>ҳ</w:t>
      </w:r>
      <w:r w:rsidRPr="00F3107E">
        <w:rPr>
          <w:rFonts w:ascii="Times New Roman Tj" w:hAnsi="Times New Roman Tj"/>
          <w:sz w:val="24"/>
          <w:szCs w:val="24"/>
        </w:rPr>
        <w:t>о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Кашишх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рии мушакњои рўй</w:t>
      </w:r>
      <w:r w:rsidRPr="00F3107E">
        <w:rPr>
          <w:rFonts w:ascii="Times New Roman Tj" w:hAnsi="Times New Roman Tj"/>
          <w:sz w:val="24"/>
          <w:szCs w:val="24"/>
        </w:rPr>
        <w:br/>
        <w:t>4) Кашишх</w:t>
      </w:r>
      <w:r w:rsidRPr="00F3107E">
        <w:rPr>
          <w:rFonts w:ascii="Palatino Linotype" w:hAnsi="Palatino Linotype"/>
          <w:sz w:val="24"/>
          <w:szCs w:val="24"/>
        </w:rPr>
        <w:t>ӯр</w:t>
      </w:r>
      <w:r w:rsidRPr="00F3107E">
        <w:rPr>
          <w:rFonts w:ascii="Times New Roman Tj" w:hAnsi="Times New Roman Tj"/>
          <w:sz w:val="24"/>
          <w:szCs w:val="24"/>
        </w:rPr>
        <w:t>ии клоникии мушакњо</w:t>
      </w:r>
      <w:r w:rsidRPr="00F3107E">
        <w:rPr>
          <w:rFonts w:ascii="Times New Roman Tj" w:hAnsi="Times New Roman Tj"/>
          <w:sz w:val="24"/>
          <w:szCs w:val="24"/>
        </w:rPr>
        <w:br/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4. Кадом аломатњо ба аломатњои баъди хур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љи тонико-клоникї дохил мешаванд?</w:t>
      </w:r>
      <w:r w:rsidRPr="00F3107E">
        <w:rPr>
          <w:rFonts w:ascii="Times New Roman Tj" w:hAnsi="Times New Roman Tj"/>
          <w:b/>
          <w:sz w:val="24"/>
          <w:szCs w:val="24"/>
        </w:rPr>
        <w:br/>
      </w:r>
      <w:r w:rsidRPr="00F3107E">
        <w:rPr>
          <w:rFonts w:ascii="Times New Roman Tj" w:hAnsi="Times New Roman Tj"/>
          <w:sz w:val="24"/>
          <w:szCs w:val="24"/>
        </w:rPr>
        <w:t>1) Кашишх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рии яктарафаи мушакњои дасту пой бе бењушшавї</w:t>
      </w:r>
      <w:r w:rsidRPr="00F3107E">
        <w:rPr>
          <w:rFonts w:ascii="Times New Roman Tj" w:hAnsi="Times New Roman Tj"/>
          <w:sz w:val="24"/>
          <w:szCs w:val="24"/>
        </w:rPr>
        <w:br/>
        <w:t>2) Аз ёд баровардани хурўљ, хоболудї, надонистани љои буда.</w:t>
      </w:r>
      <w:r w:rsidRPr="00F3107E">
        <w:rPr>
          <w:rFonts w:ascii="Times New Roman Tj" w:hAnsi="Times New Roman Tj"/>
          <w:sz w:val="24"/>
          <w:szCs w:val="24"/>
        </w:rPr>
        <w:br/>
        <w:t xml:space="preserve">3) Галлютсинатсияњои бўйњиссї; 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Аз њуш рафтан</w:t>
      </w:r>
      <w:r w:rsidRPr="00F3107E">
        <w:rPr>
          <w:rFonts w:ascii="Times New Roman Tj" w:hAnsi="Times New Roman Tj"/>
          <w:sz w:val="24"/>
          <w:szCs w:val="24"/>
        </w:rPr>
        <w:br/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5. Дар њолати хурўљи оддї пешобронии беихтиёрї дида мешавад?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083"/>
      </w:tblGrid>
      <w:tr w:rsidR="001635C0" w:rsidRPr="00F3107E" w:rsidTr="00A446CA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  <w:lang w:val="en-US"/>
              </w:rPr>
              <w:t>1)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 xml:space="preserve"> Не</w:t>
            </w:r>
          </w:p>
        </w:tc>
      </w:tr>
      <w:tr w:rsidR="001635C0" w:rsidRPr="00F3107E" w:rsidTr="00A446CA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  <w:lang w:val="en-US"/>
              </w:rPr>
              <w:t>2)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 xml:space="preserve"> Ња</w:t>
            </w:r>
          </w:p>
        </w:tc>
      </w:tr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b/>
                <w:sz w:val="24"/>
                <w:szCs w:val="24"/>
              </w:rPr>
            </w:pPr>
          </w:p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b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>6. Якбора сар шудани хур</w:t>
            </w:r>
            <w:r w:rsidRPr="00F3107E">
              <w:rPr>
                <w:rFonts w:ascii="Palatino Linotype" w:hAnsi="Palatino Linotype"/>
                <w:b/>
                <w:sz w:val="24"/>
                <w:szCs w:val="24"/>
              </w:rPr>
              <w:t>ӯ</w:t>
            </w: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>љ ба беморони хур</w:t>
            </w:r>
            <w:r w:rsidRPr="00F3107E">
              <w:rPr>
                <w:rFonts w:ascii="Palatino Linotype" w:hAnsi="Palatino Linotype"/>
                <w:b/>
                <w:sz w:val="24"/>
                <w:szCs w:val="24"/>
              </w:rPr>
              <w:t>ӯ</w:t>
            </w: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 xml:space="preserve">љи якумбора-пањнгашта хос аст? </w:t>
            </w:r>
          </w:p>
          <w:tbl>
            <w:tblPr>
              <w:tblW w:w="4900" w:type="pct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71"/>
              <w:gridCol w:w="8651"/>
            </w:tblGrid>
            <w:tr w:rsidR="001635C0" w:rsidRPr="00F3107E" w:rsidTr="00C12280">
              <w:trPr>
                <w:tblCellSpacing w:w="7" w:type="dxa"/>
              </w:trPr>
              <w:tc>
                <w:tcPr>
                  <w:tcW w:w="150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  <w:lang w:val="en-US"/>
                    </w:rPr>
                    <w:t>1)</w:t>
                  </w: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 xml:space="preserve"> Не</w:t>
                  </w:r>
                </w:p>
              </w:tc>
            </w:tr>
            <w:tr w:rsidR="001635C0" w:rsidRPr="00F3107E" w:rsidTr="00C12280">
              <w:trPr>
                <w:tblCellSpacing w:w="7" w:type="dxa"/>
              </w:trPr>
              <w:tc>
                <w:tcPr>
                  <w:tcW w:w="150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  <w:lang w:val="en-US"/>
                    </w:rPr>
                    <w:t>2)</w:t>
                  </w: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 xml:space="preserve"> Ња</w:t>
                  </w:r>
                </w:p>
              </w:tc>
            </w:tr>
          </w:tbl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b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>7. Хунравии зериторї метавонад, ки ба хурўљњои саръи оварда расонад?</w:t>
            </w:r>
          </w:p>
          <w:tbl>
            <w:tblPr>
              <w:tblW w:w="4900" w:type="pct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71"/>
              <w:gridCol w:w="8651"/>
            </w:tblGrid>
            <w:tr w:rsidR="001635C0" w:rsidRPr="00F3107E" w:rsidTr="00C12280">
              <w:trPr>
                <w:tblCellSpacing w:w="7" w:type="dxa"/>
              </w:trPr>
              <w:tc>
                <w:tcPr>
                  <w:tcW w:w="150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  <w:lang w:val="en-US"/>
                    </w:rPr>
                    <w:t>1)</w:t>
                  </w: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 xml:space="preserve"> Не</w:t>
                  </w:r>
                </w:p>
              </w:tc>
            </w:tr>
            <w:tr w:rsidR="001635C0" w:rsidRPr="00F3107E" w:rsidTr="00C12280">
              <w:trPr>
                <w:tblCellSpacing w:w="7" w:type="dxa"/>
              </w:trPr>
              <w:tc>
                <w:tcPr>
                  <w:tcW w:w="150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  <w:lang w:val="en-US"/>
                    </w:rPr>
                    <w:t>2)</w:t>
                  </w: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 xml:space="preserve"> Ња</w:t>
                  </w:r>
                </w:p>
              </w:tc>
            </w:tr>
          </w:tbl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</w:tr>
    </w:tbl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8. Баландшавии њарорати бадан дар кўдакон метавонад ба хурўљ орад? 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083"/>
      </w:tblGrid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</w:rPr>
              <w:t>1) Не</w:t>
            </w:r>
          </w:p>
        </w:tc>
      </w:tr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</w:rPr>
              <w:t>2) Ња</w:t>
            </w:r>
          </w:p>
        </w:tc>
      </w:tr>
    </w:tbl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9. Хурўљи саръи метавонад аломати аввалини кафидани аневризмаи майнаи сар бошад?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083"/>
      </w:tblGrid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</w:rPr>
              <w:t>1) Не</w:t>
            </w:r>
          </w:p>
        </w:tc>
      </w:tr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</w:rPr>
              <w:t>2) Ња</w:t>
            </w:r>
          </w:p>
        </w:tc>
      </w:tr>
    </w:tbl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10. Варами майнаи сар метавонад сабаби хурўљи саръи шавад?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083"/>
      </w:tblGrid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</w:rPr>
              <w:t>1) Не</w:t>
            </w:r>
          </w:p>
        </w:tc>
      </w:tr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</w:rPr>
              <w:t>2) Ња</w:t>
            </w:r>
          </w:p>
        </w:tc>
      </w:tr>
    </w:tbl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11. Ба намуди хур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љ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ои якумбора-па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нгашта чи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мансубанд:</w:t>
      </w:r>
      <w:r w:rsidRPr="00F3107E">
        <w:rPr>
          <w:rFonts w:ascii="Times New Roman Tj" w:hAnsi="Times New Roman Tj"/>
          <w:b/>
          <w:sz w:val="24"/>
          <w:szCs w:val="24"/>
        </w:rPr>
        <w:br/>
      </w:r>
      <w:r w:rsidRPr="00F3107E">
        <w:rPr>
          <w:rFonts w:ascii="Times New Roman Tj" w:hAnsi="Times New Roman Tj"/>
          <w:sz w:val="24"/>
          <w:szCs w:val="24"/>
        </w:rPr>
        <w:t>1) Хур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 xml:space="preserve">љи њаракатии оддии мавќеї бо пањншавии дуюмдараља </w:t>
      </w:r>
      <w:r w:rsidRPr="00F3107E">
        <w:rPr>
          <w:rFonts w:ascii="Times New Roman Tj" w:hAnsi="Times New Roman Tj"/>
          <w:sz w:val="24"/>
          <w:szCs w:val="24"/>
        </w:rPr>
        <w:br/>
        <w:t>2) Хур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љи њаракатии оддї</w:t>
      </w:r>
      <w:r w:rsidRPr="00F3107E">
        <w:rPr>
          <w:rFonts w:ascii="Times New Roman Tj" w:hAnsi="Times New Roman Tj"/>
          <w:sz w:val="24"/>
          <w:szCs w:val="24"/>
        </w:rPr>
        <w:br/>
        <w:t>3) Тонико-клоникї</w:t>
      </w:r>
      <w:r w:rsidRPr="00F3107E">
        <w:rPr>
          <w:rFonts w:ascii="Times New Roman Tj" w:hAnsi="Times New Roman Tj"/>
          <w:sz w:val="24"/>
          <w:szCs w:val="24"/>
        </w:rPr>
        <w:br/>
        <w:t>4) Хур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љњои кўтоњмуддати  сарчархзанї</w:t>
      </w:r>
      <w:r w:rsidRPr="00F3107E">
        <w:rPr>
          <w:rFonts w:ascii="Times New Roman Tj" w:hAnsi="Times New Roman Tj"/>
          <w:sz w:val="24"/>
          <w:szCs w:val="24"/>
        </w:rPr>
        <w:br/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12. Ба намудњои асосии хур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љњои њаракатии оддии мавќеї чи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 мансубанд?</w:t>
      </w:r>
      <w:r w:rsidRPr="00F3107E">
        <w:rPr>
          <w:rFonts w:ascii="Times New Roman Tj" w:hAnsi="Times New Roman Tj"/>
          <w:b/>
          <w:sz w:val="24"/>
          <w:szCs w:val="24"/>
        </w:rPr>
        <w:br/>
      </w:r>
      <w:r w:rsidRPr="00F3107E">
        <w:rPr>
          <w:rFonts w:ascii="Times New Roman Tj" w:hAnsi="Times New Roman Tj"/>
          <w:sz w:val="24"/>
          <w:szCs w:val="24"/>
        </w:rPr>
        <w:t>1) Кашишх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рињои тонико-клоникї бо бењушшавї</w:t>
      </w:r>
      <w:r w:rsidRPr="00F3107E">
        <w:rPr>
          <w:rFonts w:ascii="Times New Roman Tj" w:hAnsi="Times New Roman Tj"/>
          <w:sz w:val="24"/>
          <w:szCs w:val="24"/>
        </w:rPr>
        <w:br/>
        <w:t>2) Њаракатї, сенсорї, нашвї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Вайроншавии тонуси рагњо дар ваќти дигар њолати бадан</w:t>
      </w:r>
      <w:r w:rsidRPr="00F3107E">
        <w:rPr>
          <w:rFonts w:ascii="Times New Roman Tj" w:hAnsi="Times New Roman Tj"/>
          <w:sz w:val="24"/>
          <w:szCs w:val="24"/>
        </w:rPr>
        <w:br/>
        <w:t>4) Хур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љњои миоклоникї</w:t>
      </w:r>
      <w:r w:rsidRPr="00F3107E">
        <w:rPr>
          <w:rFonts w:ascii="Times New Roman Tj" w:hAnsi="Times New Roman Tj"/>
          <w:sz w:val="24"/>
          <w:szCs w:val="24"/>
        </w:rPr>
        <w:br/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13. Њолати хавфноки таъљилиро њангоми бемории саръї чї меноманд?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083"/>
      </w:tblGrid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  <w:lang w:val="en-US"/>
              </w:rPr>
              <w:t>1)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 xml:space="preserve"> Бењушшавї</w:t>
            </w:r>
          </w:p>
        </w:tc>
      </w:tr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  <w:lang w:val="en-US"/>
              </w:rPr>
              <w:t>2)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 xml:space="preserve"> Хур</w:t>
            </w:r>
            <w:r w:rsidRPr="00F3107E">
              <w:rPr>
                <w:rFonts w:ascii="Palatino Linotype" w:hAnsi="Palatino Linotype"/>
                <w:sz w:val="24"/>
                <w:szCs w:val="24"/>
              </w:rPr>
              <w:t>ӯ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>љи њаракатии оддї-мавќеї</w:t>
            </w:r>
          </w:p>
        </w:tc>
      </w:tr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</w:rPr>
              <w:t>3) Хурўљњои симметрикии пањнгашта;</w:t>
            </w:r>
          </w:p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</w:rPr>
              <w:t>4) Алоими саръї.</w:t>
            </w:r>
          </w:p>
        </w:tc>
      </w:tr>
    </w:tbl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14.Бењушшавии к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то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 xml:space="preserve">мудат ба кадом намуди </w:t>
      </w:r>
      <w:r w:rsidRPr="00F3107E">
        <w:rPr>
          <w:rFonts w:ascii="Arial Tj" w:hAnsi="Arial Tj"/>
          <w:b/>
          <w:sz w:val="24"/>
          <w:szCs w:val="24"/>
        </w:rPr>
        <w:t>хур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Arial Tj" w:hAnsi="Arial Tj"/>
          <w:b/>
          <w:sz w:val="24"/>
          <w:szCs w:val="24"/>
        </w:rPr>
        <w:t>љњо</w:t>
      </w:r>
      <w:r w:rsidRPr="00F3107E">
        <w:rPr>
          <w:rFonts w:ascii="Times New Roman Tj" w:hAnsi="Times New Roman Tj"/>
          <w:b/>
          <w:sz w:val="24"/>
          <w:szCs w:val="24"/>
        </w:rPr>
        <w:t xml:space="preserve"> дохил мешавад?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083"/>
      </w:tblGrid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</w:rPr>
              <w:t>1) Ба хурўљњои душвори мавќеї</w:t>
            </w:r>
          </w:p>
        </w:tc>
      </w:tr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</w:rPr>
              <w:t>2) Ба хур</w:t>
            </w:r>
            <w:r w:rsidRPr="00F3107E">
              <w:rPr>
                <w:rFonts w:ascii="Palatino Linotype" w:hAnsi="Palatino Linotype"/>
                <w:sz w:val="24"/>
                <w:szCs w:val="24"/>
              </w:rPr>
              <w:t>ӯ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>љи оддии мавќеї</w:t>
            </w:r>
          </w:p>
        </w:tc>
      </w:tr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</w:rPr>
              <w:t>3)Ба якумин-пањнгаштаи бе хур</w:t>
            </w:r>
            <w:r w:rsidRPr="00F3107E">
              <w:rPr>
                <w:rFonts w:ascii="Palatino Linotype" w:hAnsi="Palatino Linotype"/>
                <w:sz w:val="24"/>
                <w:szCs w:val="24"/>
              </w:rPr>
              <w:t>ӯ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 xml:space="preserve">љњо </w:t>
            </w:r>
          </w:p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</w:rPr>
              <w:t>4) Ба якумин-пањнгаштаи бо хур</w:t>
            </w:r>
            <w:r w:rsidRPr="00F3107E">
              <w:rPr>
                <w:rFonts w:ascii="Palatino Linotype" w:hAnsi="Palatino Linotype"/>
                <w:sz w:val="24"/>
                <w:szCs w:val="24"/>
              </w:rPr>
              <w:t>ӯ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>љњо</w:t>
            </w:r>
          </w:p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</w:tr>
    </w:tbl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15. Кадоме аз ин аломатњо дар ЭЭГ ба абсансњо хосанд?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083"/>
      </w:tblGrid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  <w:lang w:val="en-US"/>
              </w:rPr>
              <w:t>1)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>Вайроншавии њаракат</w:t>
            </w:r>
          </w:p>
        </w:tc>
      </w:tr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</w:rPr>
              <w:t xml:space="preserve">2) </w:t>
            </w:r>
            <w:r w:rsidRPr="00F3107E">
              <w:rPr>
                <w:rFonts w:ascii="Palatino Linotype" w:hAnsi="Palatino Linotype"/>
                <w:sz w:val="24"/>
                <w:szCs w:val="24"/>
              </w:rPr>
              <w:t>Қ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>уллаи нурњои зиёда аз 3 Гс/с</w:t>
            </w:r>
          </w:p>
        </w:tc>
      </w:tr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</w:rPr>
              <w:t>3) Нурњои шадид</w:t>
            </w:r>
          </w:p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</w:rPr>
              <w:t>4) Дигаргуни дар ЭЭГ дида намешавад</w:t>
            </w:r>
          </w:p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</w:tr>
    </w:tbl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16. Дар кадом намуди хурўљњои саръї кашишх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рии яктарафаи саръї бе бењушшавї дида мешавад?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083"/>
      </w:tblGrid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  <w:lang w:val="en-US"/>
              </w:rPr>
              <w:t>1)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 xml:space="preserve"> Хур</w:t>
            </w:r>
            <w:r w:rsidRPr="00F3107E">
              <w:rPr>
                <w:rFonts w:ascii="Palatino Linotype" w:hAnsi="Palatino Linotype"/>
                <w:sz w:val="24"/>
                <w:szCs w:val="24"/>
              </w:rPr>
              <w:t>ӯ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>љи њаракатии оддї мавќеї</w:t>
            </w:r>
          </w:p>
        </w:tc>
      </w:tr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</w:rPr>
              <w:t>2) Хур</w:t>
            </w:r>
            <w:r w:rsidRPr="00F3107E">
              <w:rPr>
                <w:rFonts w:ascii="Palatino Linotype" w:hAnsi="Palatino Linotype"/>
                <w:sz w:val="24"/>
                <w:szCs w:val="24"/>
              </w:rPr>
              <w:t>ӯ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>љњои тонико-клоникї</w:t>
            </w:r>
          </w:p>
        </w:tc>
      </w:tr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  <w:lang w:val="en-US"/>
              </w:rPr>
              <w:t xml:space="preserve">3) 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>Абсансњо</w:t>
            </w:r>
          </w:p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</w:rPr>
              <w:t>4) Хур</w:t>
            </w:r>
            <w:r w:rsidRPr="00F3107E">
              <w:rPr>
                <w:rFonts w:ascii="Palatino Linotype" w:hAnsi="Palatino Linotype"/>
                <w:sz w:val="24"/>
                <w:szCs w:val="24"/>
              </w:rPr>
              <w:t>ӯ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>љњои миоклоникї</w:t>
            </w:r>
          </w:p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</w:tr>
    </w:tbl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17. Кадом намуди хур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љњо ба хур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љњои оддии мавќеи мансубанд?</w:t>
      </w:r>
      <w:r w:rsidRPr="00F3107E">
        <w:rPr>
          <w:rFonts w:ascii="Times New Roman Tj" w:hAnsi="Times New Roman Tj"/>
          <w:b/>
          <w:sz w:val="24"/>
          <w:szCs w:val="24"/>
        </w:rPr>
        <w:br/>
      </w:r>
      <w:r w:rsidRPr="00F3107E">
        <w:rPr>
          <w:rFonts w:ascii="Times New Roman Tj" w:hAnsi="Times New Roman Tj"/>
          <w:sz w:val="24"/>
          <w:szCs w:val="24"/>
        </w:rPr>
        <w:t>1) Хур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љњои миоклоникї</w:t>
      </w:r>
      <w:r w:rsidRPr="00F3107E">
        <w:rPr>
          <w:rFonts w:ascii="Times New Roman Tj" w:hAnsi="Times New Roman Tj"/>
          <w:sz w:val="24"/>
          <w:szCs w:val="24"/>
        </w:rPr>
        <w:br/>
        <w:t>2) Хур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љњои тонико-клоникї</w:t>
      </w:r>
      <w:r w:rsidRPr="00F3107E">
        <w:rPr>
          <w:rFonts w:ascii="Times New Roman Tj" w:hAnsi="Times New Roman Tj"/>
          <w:sz w:val="24"/>
          <w:szCs w:val="24"/>
        </w:rPr>
        <w:br/>
        <w:t>3) Хурўљњои душвори мавќеї,хур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љњои оддии њаракатї</w:t>
      </w:r>
      <w:r w:rsidRPr="00F3107E">
        <w:rPr>
          <w:rFonts w:ascii="Times New Roman Tj" w:hAnsi="Times New Roman Tj"/>
          <w:sz w:val="24"/>
          <w:szCs w:val="24"/>
        </w:rPr>
        <w:br/>
        <w:t>4) Хур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љњои бе кашишх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рї</w:t>
      </w:r>
      <w:r w:rsidRPr="00F3107E">
        <w:rPr>
          <w:rFonts w:ascii="Times New Roman Tj" w:hAnsi="Times New Roman Tj"/>
          <w:sz w:val="24"/>
          <w:szCs w:val="24"/>
        </w:rPr>
        <w:br/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18. Нишонањои нашвии фазаи клоникї њангоми хурўљи тонико-клоникї кадом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>оянд?</w:t>
      </w:r>
      <w:r w:rsidRPr="00F3107E">
        <w:rPr>
          <w:rFonts w:ascii="Times New Roman Tj" w:hAnsi="Times New Roman Tj"/>
          <w:b/>
          <w:sz w:val="24"/>
          <w:szCs w:val="24"/>
        </w:rPr>
        <w:br/>
      </w:r>
      <w:r w:rsidRPr="00F3107E">
        <w:rPr>
          <w:rFonts w:ascii="Times New Roman Tj" w:hAnsi="Times New Roman Tj"/>
          <w:sz w:val="24"/>
          <w:szCs w:val="24"/>
        </w:rPr>
        <w:t>1) Хур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љњои миоклоникї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2) Њиссиёти нофорам дар ноњияи эпигастралї</w:t>
      </w:r>
      <w:r w:rsidRPr="00F3107E">
        <w:rPr>
          <w:rFonts w:ascii="Times New Roman Tj" w:hAnsi="Times New Roman Tj"/>
          <w:sz w:val="24"/>
          <w:szCs w:val="24"/>
        </w:rPr>
        <w:br/>
        <w:t>3) Баландшавии ФХ, зиёдшавии суръати таппиши дил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Хур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љњои бе кашишх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рї</w:t>
      </w:r>
      <w:r w:rsidRPr="00F3107E">
        <w:rPr>
          <w:rFonts w:ascii="Times New Roman Tj" w:hAnsi="Times New Roman Tj"/>
          <w:sz w:val="24"/>
          <w:szCs w:val="24"/>
        </w:rPr>
        <w:br/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 xml:space="preserve">19. Ба </w:t>
      </w:r>
      <w:r w:rsidRPr="00F3107E">
        <w:rPr>
          <w:rFonts w:ascii="Palatino Linotype" w:hAnsi="Palatino Linotype"/>
          <w:b/>
          <w:sz w:val="24"/>
          <w:szCs w:val="24"/>
        </w:rPr>
        <w:t>ҳ</w:t>
      </w:r>
      <w:r w:rsidRPr="00F3107E">
        <w:rPr>
          <w:rFonts w:ascii="Times New Roman Tj" w:hAnsi="Times New Roman Tj"/>
          <w:b/>
          <w:sz w:val="24"/>
          <w:szCs w:val="24"/>
        </w:rPr>
        <w:t xml:space="preserve">олати  статуси саръї кадом </w:t>
      </w:r>
      <w:r w:rsidRPr="00F3107E">
        <w:rPr>
          <w:rFonts w:ascii="Palatino Linotype" w:hAnsi="Palatino Linotype"/>
          <w:b/>
          <w:sz w:val="24"/>
          <w:szCs w:val="24"/>
        </w:rPr>
        <w:t>ҳолат хос аст?</w:t>
      </w:r>
      <w:r w:rsidRPr="00F3107E">
        <w:rPr>
          <w:rFonts w:ascii="Times New Roman Tj" w:hAnsi="Times New Roman Tj"/>
          <w:b/>
          <w:sz w:val="24"/>
          <w:szCs w:val="24"/>
        </w:rPr>
        <w:br/>
      </w:r>
      <w:r w:rsidRPr="00F3107E">
        <w:rPr>
          <w:rFonts w:ascii="Times New Roman Tj" w:hAnsi="Times New Roman Tj"/>
          <w:sz w:val="24"/>
          <w:szCs w:val="24"/>
        </w:rPr>
        <w:t>1) Хурўљњои тез-тез;</w:t>
      </w:r>
      <w:r w:rsidRPr="00F3107E">
        <w:rPr>
          <w:rFonts w:ascii="Times New Roman Tj" w:hAnsi="Times New Roman Tj"/>
          <w:sz w:val="24"/>
          <w:szCs w:val="24"/>
        </w:rPr>
        <w:br/>
        <w:t>2) Хур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љњои бе кашишх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рї;;</w:t>
      </w:r>
      <w:r w:rsidRPr="00F3107E">
        <w:rPr>
          <w:rFonts w:ascii="Times New Roman Tj" w:hAnsi="Times New Roman Tj"/>
          <w:sz w:val="24"/>
          <w:szCs w:val="24"/>
        </w:rPr>
        <w:br/>
        <w:t>3) Дигаргуншавии шахсият</w:t>
      </w:r>
      <w:r w:rsidRPr="00F3107E">
        <w:rPr>
          <w:rFonts w:ascii="Times New Roman Tj" w:hAnsi="Times New Roman Tj"/>
          <w:sz w:val="24"/>
          <w:szCs w:val="24"/>
        </w:rPr>
        <w:br/>
        <w:t xml:space="preserve">4) Хурўљњои тез-тез, дар байни онњо ба њуш намеояд </w:t>
      </w:r>
      <w:r w:rsidRPr="00F3107E">
        <w:rPr>
          <w:rFonts w:ascii="Times New Roman Tj" w:hAnsi="Times New Roman Tj"/>
          <w:sz w:val="24"/>
          <w:szCs w:val="24"/>
        </w:rPr>
        <w:br/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20. Омилњои фарќкунандаи хур</w:t>
      </w:r>
      <w:r w:rsidRPr="00F3107E">
        <w:rPr>
          <w:rFonts w:ascii="Palatino Linotype" w:hAnsi="Palatino Linotype"/>
          <w:b/>
          <w:sz w:val="24"/>
          <w:szCs w:val="24"/>
        </w:rPr>
        <w:t>ӯ</w:t>
      </w:r>
      <w:r w:rsidRPr="00F3107E">
        <w:rPr>
          <w:rFonts w:ascii="Times New Roman Tj" w:hAnsi="Times New Roman Tj"/>
          <w:b/>
          <w:sz w:val="24"/>
          <w:szCs w:val="24"/>
        </w:rPr>
        <w:t>љњои оддии мавќеї кадоманд?</w:t>
      </w:r>
      <w:r w:rsidRPr="00F3107E">
        <w:rPr>
          <w:rFonts w:ascii="Times New Roman Tj" w:hAnsi="Times New Roman Tj"/>
          <w:b/>
          <w:sz w:val="24"/>
          <w:szCs w:val="24"/>
        </w:rPr>
        <w:br/>
      </w:r>
      <w:r w:rsidRPr="00F3107E">
        <w:rPr>
          <w:rFonts w:ascii="Times New Roman Tj" w:hAnsi="Times New Roman Tj"/>
          <w:sz w:val="24"/>
          <w:szCs w:val="24"/>
        </w:rPr>
        <w:t>1) Сарчархзании кўтоњмуддат</w:t>
      </w:r>
      <w:r w:rsidRPr="00F3107E">
        <w:rPr>
          <w:rFonts w:ascii="Times New Roman Tj" w:hAnsi="Times New Roman Tj"/>
          <w:sz w:val="24"/>
          <w:szCs w:val="24"/>
        </w:rPr>
        <w:br/>
        <w:t>2) Вайроншавии њолати њуш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3) Ба њуш будан</w:t>
      </w:r>
    </w:p>
    <w:p w:rsidR="001635C0" w:rsidRPr="00F3107E" w:rsidRDefault="001635C0" w:rsidP="00100C8C">
      <w:pPr>
        <w:spacing w:after="0"/>
        <w:rPr>
          <w:rFonts w:ascii="Times New Roman Tj" w:hAnsi="Times New Roman Tj"/>
          <w:sz w:val="24"/>
          <w:szCs w:val="24"/>
        </w:rPr>
      </w:pPr>
      <w:r w:rsidRPr="00F3107E">
        <w:rPr>
          <w:rFonts w:ascii="Times New Roman Tj" w:hAnsi="Times New Roman Tj"/>
          <w:sz w:val="24"/>
          <w:szCs w:val="24"/>
        </w:rPr>
        <w:t>4) Хур</w:t>
      </w:r>
      <w:r w:rsidRPr="00F3107E">
        <w:rPr>
          <w:rFonts w:ascii="Palatino Linotype" w:hAnsi="Palatino Linotype"/>
          <w:sz w:val="24"/>
          <w:szCs w:val="24"/>
        </w:rPr>
        <w:t>ӯ</w:t>
      </w:r>
      <w:r w:rsidRPr="00F3107E">
        <w:rPr>
          <w:rFonts w:ascii="Times New Roman Tj" w:hAnsi="Times New Roman Tj"/>
          <w:sz w:val="24"/>
          <w:szCs w:val="24"/>
        </w:rPr>
        <w:t>љњои тонико-клоникї</w:t>
      </w:r>
      <w:r w:rsidRPr="00F3107E">
        <w:rPr>
          <w:rFonts w:ascii="Times New Roman Tj" w:hAnsi="Times New Roman Tj"/>
          <w:sz w:val="24"/>
          <w:szCs w:val="24"/>
        </w:rPr>
        <w:br/>
      </w:r>
      <w:r w:rsidRPr="00F3107E">
        <w:rPr>
          <w:rFonts w:ascii="Times New Roman Tj" w:hAnsi="Times New Roman Tj"/>
          <w:sz w:val="24"/>
          <w:szCs w:val="24"/>
        </w:rPr>
        <w:br/>
      </w: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21. Њангоми хурўљњои аввалан-пањнгашта пешоянд дида мешавад?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083"/>
      </w:tblGrid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  <w:lang w:val="en-US"/>
              </w:rPr>
              <w:t>1)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 xml:space="preserve"> Не</w:t>
            </w:r>
          </w:p>
        </w:tc>
      </w:tr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  <w:lang w:val="en-US"/>
              </w:rPr>
              <w:t>2)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 xml:space="preserve"> Ња</w:t>
            </w:r>
          </w:p>
        </w:tc>
      </w:tr>
    </w:tbl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22. Оё хурўљњои мавќеъи якбора сар мешаванд?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083"/>
      </w:tblGrid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  <w:lang w:val="en-US"/>
              </w:rPr>
              <w:t>1)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 xml:space="preserve"> Не</w:t>
            </w:r>
          </w:p>
        </w:tc>
      </w:tr>
      <w:tr w:rsidR="001635C0" w:rsidRPr="00F3107E" w:rsidTr="00D94753">
        <w:trPr>
          <w:tblCellSpacing w:w="7" w:type="dxa"/>
        </w:trPr>
        <w:tc>
          <w:tcPr>
            <w:tcW w:w="150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  <w:lang w:val="en-US"/>
              </w:rPr>
              <w:t>2)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 xml:space="preserve"> Ња</w:t>
            </w:r>
          </w:p>
        </w:tc>
      </w:tr>
    </w:tbl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</w:p>
    <w:p w:rsidR="001635C0" w:rsidRPr="00F3107E" w:rsidRDefault="001635C0" w:rsidP="00100C8C">
      <w:pPr>
        <w:spacing w:after="0"/>
        <w:rPr>
          <w:rFonts w:ascii="Times New Roman Tj" w:hAnsi="Times New Roman Tj"/>
          <w:b/>
          <w:sz w:val="24"/>
          <w:szCs w:val="24"/>
        </w:rPr>
      </w:pPr>
      <w:r w:rsidRPr="00F3107E">
        <w:rPr>
          <w:rFonts w:ascii="Times New Roman Tj" w:hAnsi="Times New Roman Tj"/>
          <w:b/>
          <w:sz w:val="24"/>
          <w:szCs w:val="24"/>
        </w:rPr>
        <w:t>23. Оё сабаби бемории саръ зарарёбињои осебї шуда метавонад?</w:t>
      </w:r>
    </w:p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400"/>
        <w:gridCol w:w="8871"/>
        <w:gridCol w:w="172"/>
      </w:tblGrid>
      <w:tr w:rsidR="001635C0" w:rsidRPr="00F3107E" w:rsidTr="00100C8C">
        <w:trPr>
          <w:tblCellSpacing w:w="7" w:type="dxa"/>
        </w:trPr>
        <w:tc>
          <w:tcPr>
            <w:tcW w:w="307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9094" w:type="dxa"/>
            <w:gridSpan w:val="2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  <w:lang w:val="en-US"/>
              </w:rPr>
              <w:t>1)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 xml:space="preserve"> Не</w:t>
            </w:r>
          </w:p>
        </w:tc>
      </w:tr>
      <w:tr w:rsidR="001635C0" w:rsidRPr="00F3107E" w:rsidTr="00100C8C">
        <w:trPr>
          <w:tblCellSpacing w:w="7" w:type="dxa"/>
        </w:trPr>
        <w:tc>
          <w:tcPr>
            <w:tcW w:w="307" w:type="dxa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9094" w:type="dxa"/>
            <w:gridSpan w:val="2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  <w:lang w:val="en-US"/>
              </w:rPr>
              <w:t>2)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 xml:space="preserve"> Ња</w:t>
            </w:r>
          </w:p>
        </w:tc>
      </w:tr>
      <w:tr w:rsidR="001635C0" w:rsidRPr="00F3107E" w:rsidTr="00100C8C">
        <w:trPr>
          <w:tblCellSpacing w:w="7" w:type="dxa"/>
        </w:trPr>
        <w:tc>
          <w:tcPr>
            <w:tcW w:w="9138" w:type="dxa"/>
            <w:gridSpan w:val="2"/>
            <w:vAlign w:val="center"/>
          </w:tcPr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b/>
                <w:sz w:val="24"/>
                <w:szCs w:val="24"/>
              </w:rPr>
            </w:pPr>
          </w:p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b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>24. Хур</w:t>
            </w:r>
            <w:r w:rsidRPr="00F3107E">
              <w:rPr>
                <w:rFonts w:ascii="Palatino Linotype" w:hAnsi="Palatino Linotype"/>
                <w:b/>
                <w:sz w:val="24"/>
                <w:szCs w:val="24"/>
              </w:rPr>
              <w:t>ӯ</w:t>
            </w: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>љњо ба абсанс хосанд?</w:t>
            </w:r>
          </w:p>
          <w:tbl>
            <w:tblPr>
              <w:tblW w:w="9190" w:type="dxa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482"/>
              <w:gridCol w:w="8708"/>
            </w:tblGrid>
            <w:tr w:rsidR="001635C0" w:rsidRPr="00F3107E" w:rsidTr="00100C8C">
              <w:trPr>
                <w:trHeight w:val="385"/>
                <w:tblCellSpacing w:w="7" w:type="dxa"/>
              </w:trPr>
              <w:tc>
                <w:tcPr>
                  <w:tcW w:w="461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</w:tc>
              <w:tc>
                <w:tcPr>
                  <w:tcW w:w="8687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1) Не</w:t>
                  </w:r>
                </w:p>
              </w:tc>
            </w:tr>
            <w:tr w:rsidR="001635C0" w:rsidRPr="00F3107E" w:rsidTr="00100C8C">
              <w:trPr>
                <w:trHeight w:val="385"/>
                <w:tblCellSpacing w:w="7" w:type="dxa"/>
              </w:trPr>
              <w:tc>
                <w:tcPr>
                  <w:tcW w:w="461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</w:tc>
              <w:tc>
                <w:tcPr>
                  <w:tcW w:w="8687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2) Ња</w:t>
                  </w:r>
                </w:p>
              </w:tc>
            </w:tr>
          </w:tbl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b/>
                <w:sz w:val="24"/>
                <w:szCs w:val="24"/>
              </w:rPr>
            </w:pPr>
          </w:p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b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>25. Ба хур</w:t>
            </w:r>
            <w:r w:rsidRPr="00F3107E">
              <w:rPr>
                <w:rFonts w:ascii="Palatino Linotype" w:hAnsi="Palatino Linotype"/>
                <w:b/>
                <w:sz w:val="24"/>
                <w:szCs w:val="24"/>
              </w:rPr>
              <w:t>ӯ</w:t>
            </w: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>љ</w:t>
            </w:r>
            <w:r w:rsidRPr="00F3107E">
              <w:rPr>
                <w:rFonts w:ascii="Times New Roman" w:hAnsi="Times New Roman"/>
                <w:b/>
                <w:sz w:val="24"/>
                <w:szCs w:val="24"/>
              </w:rPr>
              <w:t>ҳ</w:t>
            </w: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>ои мав</w:t>
            </w:r>
            <w:r w:rsidRPr="00F3107E">
              <w:rPr>
                <w:rFonts w:ascii="Times New Roman" w:hAnsi="Times New Roman"/>
                <w:b/>
                <w:sz w:val="24"/>
                <w:szCs w:val="24"/>
              </w:rPr>
              <w:t>қ</w:t>
            </w: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 xml:space="preserve">еии душвор, давра ба давра дигаргунии </w:t>
            </w:r>
            <w:r w:rsidRPr="00F3107E">
              <w:rPr>
                <w:rFonts w:ascii="Times New Roman" w:hAnsi="Times New Roman"/>
                <w:b/>
                <w:sz w:val="24"/>
                <w:szCs w:val="24"/>
              </w:rPr>
              <w:t>ҳ</w:t>
            </w: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>уш (сознание) хос аст?</w:t>
            </w:r>
          </w:p>
          <w:tbl>
            <w:tblPr>
              <w:tblW w:w="4900" w:type="pct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71"/>
              <w:gridCol w:w="8835"/>
            </w:tblGrid>
            <w:tr w:rsidR="001635C0" w:rsidRPr="00F3107E" w:rsidTr="000074AB">
              <w:trPr>
                <w:tblCellSpacing w:w="7" w:type="dxa"/>
              </w:trPr>
              <w:tc>
                <w:tcPr>
                  <w:tcW w:w="150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1) Не</w:t>
                  </w:r>
                </w:p>
              </w:tc>
            </w:tr>
            <w:tr w:rsidR="001635C0" w:rsidRPr="00F3107E" w:rsidTr="000074AB">
              <w:trPr>
                <w:tblCellSpacing w:w="7" w:type="dxa"/>
              </w:trPr>
              <w:tc>
                <w:tcPr>
                  <w:tcW w:w="150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2) Ња</w:t>
                  </w:r>
                </w:p>
              </w:tc>
            </w:tr>
          </w:tbl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b/>
                <w:sz w:val="24"/>
                <w:szCs w:val="24"/>
              </w:rPr>
            </w:pPr>
          </w:p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>26. Бемории саръї симптоматикии мавќеан чойгиршуда ба амал меояд?</w:t>
            </w: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br/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>1) Полирадикулоневропатия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br/>
              <w:t xml:space="preserve">2) Нейроинфексия, осеби косахона ва маѓзи сар 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br/>
              <w:t>3) Остеохондроз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br/>
              <w:t>4) Склерози пањнгашта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br/>
              <w:t>5) Сирингомиелит</w:t>
            </w:r>
          </w:p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b/>
                <w:sz w:val="24"/>
                <w:szCs w:val="24"/>
              </w:rPr>
            </w:pPr>
          </w:p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>27. Хур</w:t>
            </w:r>
            <w:r w:rsidRPr="00F3107E">
              <w:rPr>
                <w:rFonts w:ascii="Palatino Linotype" w:hAnsi="Palatino Linotype"/>
                <w:b/>
                <w:sz w:val="24"/>
                <w:szCs w:val="24"/>
              </w:rPr>
              <w:t>ӯ</w:t>
            </w: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>љњои абсансї аз хур</w:t>
            </w:r>
            <w:r w:rsidRPr="00F3107E">
              <w:rPr>
                <w:rFonts w:ascii="Palatino Linotype" w:hAnsi="Palatino Linotype"/>
                <w:b/>
                <w:sz w:val="24"/>
                <w:szCs w:val="24"/>
              </w:rPr>
              <w:t>ӯ</w:t>
            </w: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 xml:space="preserve">љњои пањнгашта юо чї фарќ мекунанд? </w:t>
            </w: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br/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>1) Бењушии дурудароз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br/>
              <w:t>2) Бе вайроншавии њуш мегузарад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br/>
              <w:t>3) Пешобронии беихтиёр</w:t>
            </w:r>
          </w:p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sz w:val="24"/>
                <w:szCs w:val="24"/>
              </w:rPr>
              <w:t>4) Набудани гарангии баъди хур</w:t>
            </w:r>
            <w:r w:rsidRPr="00F3107E">
              <w:rPr>
                <w:rFonts w:ascii="Palatino Linotype" w:hAnsi="Palatino Linotype"/>
                <w:sz w:val="24"/>
                <w:szCs w:val="24"/>
              </w:rPr>
              <w:t>ӯ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t>љї</w:t>
            </w:r>
            <w:r w:rsidRPr="00F3107E">
              <w:rPr>
                <w:rFonts w:ascii="Times New Roman Tj" w:hAnsi="Times New Roman Tj"/>
                <w:sz w:val="24"/>
                <w:szCs w:val="24"/>
              </w:rPr>
              <w:br/>
            </w:r>
          </w:p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b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>28. Њангоми хур</w:t>
            </w:r>
            <w:r w:rsidRPr="00F3107E">
              <w:rPr>
                <w:rFonts w:ascii="Palatino Linotype" w:hAnsi="Palatino Linotype"/>
                <w:b/>
                <w:sz w:val="24"/>
                <w:szCs w:val="24"/>
              </w:rPr>
              <w:t>ӯ</w:t>
            </w: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>љњои пањншуда дар гавњараки чашм калом таѓйирот дида мешавад?</w:t>
            </w:r>
          </w:p>
          <w:tbl>
            <w:tblPr>
              <w:tblW w:w="4900" w:type="pct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531"/>
              <w:gridCol w:w="8475"/>
            </w:tblGrid>
            <w:tr w:rsidR="001635C0" w:rsidRPr="00F3107E" w:rsidTr="000074AB">
              <w:trPr>
                <w:tblCellSpacing w:w="7" w:type="dxa"/>
              </w:trPr>
              <w:tc>
                <w:tcPr>
                  <w:tcW w:w="510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1) Анизокориеї</w:t>
                  </w:r>
                </w:p>
              </w:tc>
            </w:tr>
            <w:tr w:rsidR="001635C0" w:rsidRPr="00F3107E" w:rsidTr="000074AB">
              <w:trPr>
                <w:tblCellSpacing w:w="7" w:type="dxa"/>
              </w:trPr>
              <w:tc>
                <w:tcPr>
                  <w:tcW w:w="510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2) Камшавї</w:t>
                  </w:r>
                </w:p>
              </w:tc>
            </w:tr>
            <w:tr w:rsidR="001635C0" w:rsidRPr="00F3107E" w:rsidTr="000074AB">
              <w:trPr>
                <w:tblCellSpacing w:w="7" w:type="dxa"/>
              </w:trPr>
              <w:tc>
                <w:tcPr>
                  <w:tcW w:w="510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3) Астигматизм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4) Васеъшавї</w:t>
                  </w:r>
                </w:p>
              </w:tc>
            </w:tr>
          </w:tbl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b/>
                <w:sz w:val="24"/>
                <w:szCs w:val="24"/>
              </w:rPr>
            </w:pPr>
          </w:p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b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>29. Кадом доруворињо барои табобати бемории саръ истифода мешаванд?</w:t>
            </w:r>
          </w:p>
          <w:tbl>
            <w:tblPr>
              <w:tblW w:w="4900" w:type="pct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531"/>
              <w:gridCol w:w="8475"/>
            </w:tblGrid>
            <w:tr w:rsidR="001635C0" w:rsidRPr="00F3107E" w:rsidTr="000074AB">
              <w:trPr>
                <w:tblCellSpacing w:w="7" w:type="dxa"/>
              </w:trPr>
              <w:tc>
                <w:tcPr>
                  <w:tcW w:w="510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1) Димедрол</w:t>
                  </w:r>
                </w:p>
              </w:tc>
            </w:tr>
            <w:tr w:rsidR="001635C0" w:rsidRPr="00F3107E" w:rsidTr="000074AB">
              <w:trPr>
                <w:tblCellSpacing w:w="7" w:type="dxa"/>
              </w:trPr>
              <w:tc>
                <w:tcPr>
                  <w:tcW w:w="510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2) Диазепам</w:t>
                  </w:r>
                </w:p>
              </w:tc>
            </w:tr>
            <w:tr w:rsidR="001635C0" w:rsidRPr="00F3107E" w:rsidTr="000074AB">
              <w:trPr>
                <w:tblCellSpacing w:w="7" w:type="dxa"/>
              </w:trPr>
              <w:tc>
                <w:tcPr>
                  <w:tcW w:w="510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3) Карбамезепин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4) Глитсин</w:t>
                  </w:r>
                </w:p>
              </w:tc>
            </w:tr>
          </w:tbl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b/>
                <w:sz w:val="24"/>
                <w:szCs w:val="24"/>
              </w:rPr>
            </w:pPr>
          </w:p>
          <w:p w:rsidR="001635C0" w:rsidRPr="00F3107E" w:rsidRDefault="001635C0" w:rsidP="00100C8C">
            <w:pPr>
              <w:spacing w:after="0"/>
              <w:rPr>
                <w:rFonts w:ascii="Times New Roman Tj" w:hAnsi="Times New Roman Tj"/>
                <w:b/>
                <w:sz w:val="24"/>
                <w:szCs w:val="24"/>
              </w:rPr>
            </w:pP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>30. Кадом доруворињо барои бартараф намудани хур</w:t>
            </w:r>
            <w:r w:rsidRPr="00F3107E">
              <w:rPr>
                <w:rFonts w:ascii="Palatino Linotype" w:hAnsi="Palatino Linotype"/>
                <w:b/>
                <w:sz w:val="24"/>
                <w:szCs w:val="24"/>
              </w:rPr>
              <w:t>ӯ</w:t>
            </w:r>
            <w:r w:rsidRPr="00F3107E">
              <w:rPr>
                <w:rFonts w:ascii="Times New Roman Tj" w:hAnsi="Times New Roman Tj"/>
                <w:b/>
                <w:sz w:val="24"/>
                <w:szCs w:val="24"/>
              </w:rPr>
              <w:t>љи бемории саръ истифода мешаванд?</w:t>
            </w:r>
          </w:p>
          <w:tbl>
            <w:tblPr>
              <w:tblW w:w="4900" w:type="pct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531"/>
              <w:gridCol w:w="8475"/>
            </w:tblGrid>
            <w:tr w:rsidR="001635C0" w:rsidRPr="00F3107E" w:rsidTr="000074AB">
              <w:trPr>
                <w:tblCellSpacing w:w="7" w:type="dxa"/>
              </w:trPr>
              <w:tc>
                <w:tcPr>
                  <w:tcW w:w="510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  <w:lang w:val="en-US"/>
                    </w:rPr>
                    <w:t xml:space="preserve">1) </w:t>
                  </w: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Димедрол</w:t>
                  </w:r>
                </w:p>
              </w:tc>
            </w:tr>
            <w:tr w:rsidR="001635C0" w:rsidRPr="00F3107E" w:rsidTr="000074AB">
              <w:trPr>
                <w:tblCellSpacing w:w="7" w:type="dxa"/>
              </w:trPr>
              <w:tc>
                <w:tcPr>
                  <w:tcW w:w="510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  <w:lang w:val="en-US"/>
                    </w:rPr>
                    <w:t xml:space="preserve">2) </w:t>
                  </w: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Диазепам</w:t>
                  </w:r>
                </w:p>
              </w:tc>
            </w:tr>
            <w:tr w:rsidR="001635C0" w:rsidRPr="00F3107E" w:rsidTr="000074AB">
              <w:trPr>
                <w:tblCellSpacing w:w="7" w:type="dxa"/>
              </w:trPr>
              <w:tc>
                <w:tcPr>
                  <w:tcW w:w="510" w:type="dxa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3)Аналгин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4) Глитсин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  <w:p w:rsidR="001635C0" w:rsidRPr="00F3107E" w:rsidRDefault="001635C0" w:rsidP="004D5783">
                  <w:pPr>
                    <w:spacing w:after="0"/>
                    <w:jc w:val="center"/>
                    <w:rPr>
                      <w:rFonts w:ascii="Times New Roman Tj" w:hAnsi="Times New Roman Tj"/>
                      <w:b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b/>
                      <w:sz w:val="24"/>
                      <w:szCs w:val="24"/>
                      <w:lang w:val="en-US"/>
                    </w:rPr>
                    <w:t>IV</w:t>
                  </w:r>
                  <w:r w:rsidRPr="00F3107E">
                    <w:rPr>
                      <w:rFonts w:ascii="Times New Roman Tj" w:hAnsi="Times New Roman Tj"/>
                      <w:b/>
                      <w:sz w:val="24"/>
                      <w:szCs w:val="24"/>
                    </w:rPr>
                    <w:t>.Боби «Менингитњо».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b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b/>
                      <w:sz w:val="24"/>
                      <w:szCs w:val="24"/>
                    </w:rPr>
                    <w:t>1. Кадом бактерияњо бисёртар барангезандаи менингит мебошанд?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1) ч</w:t>
                  </w:r>
                  <w:r w:rsidRPr="00F3107E">
                    <w:rPr>
                      <w:rFonts w:ascii="Palatino Linotype" w:hAnsi="Palatino Linotype"/>
                      <w:sz w:val="24"/>
                      <w:szCs w:val="24"/>
                    </w:rPr>
                    <w:t>ӯ</w:t>
                  </w: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бчаи Пфейффера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2) ч</w:t>
                  </w:r>
                  <w:r w:rsidRPr="00F3107E">
                    <w:rPr>
                      <w:rFonts w:ascii="Palatino Linotype" w:hAnsi="Palatino Linotype"/>
                      <w:sz w:val="24"/>
                      <w:szCs w:val="24"/>
                    </w:rPr>
                    <w:t>ӯ</w:t>
                  </w: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бчамикроби руда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3) менингококк ва пневмококк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4) стафилококк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b/>
                      <w:sz w:val="24"/>
                      <w:szCs w:val="24"/>
                    </w:rPr>
                    <w:t xml:space="preserve">2. Кадом аломатњо ба аломатњои умумии маѓзи сар дохил мешаванд? </w:t>
                  </w: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 xml:space="preserve">   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1) аломати Кернинг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2) тарангшавии мушакњои пушти сар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 xml:space="preserve">3) нимфалачи дасту пойњо 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4) дилбењ</w:t>
                  </w:r>
                  <w:r w:rsidRPr="00F3107E">
                    <w:rPr>
                      <w:rFonts w:ascii="Palatino Linotype" w:hAnsi="Palatino Linotype"/>
                      <w:sz w:val="24"/>
                      <w:szCs w:val="24"/>
                    </w:rPr>
                    <w:t>у</w:t>
                  </w: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зурї, ќайкунї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b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b/>
                      <w:sz w:val="24"/>
                      <w:szCs w:val="24"/>
                    </w:rPr>
                    <w:t>3. Кадоме аз ин</w:t>
                  </w:r>
                  <w:r w:rsidRPr="00F3107E">
                    <w:rPr>
                      <w:rFonts w:ascii="Palatino Linotype" w:hAnsi="Palatino Linotype"/>
                      <w:b/>
                      <w:sz w:val="24"/>
                      <w:szCs w:val="24"/>
                    </w:rPr>
                    <w:t>ҳ</w:t>
                  </w:r>
                  <w:r w:rsidRPr="00F3107E">
                    <w:rPr>
                      <w:rFonts w:ascii="Times New Roman Tj" w:hAnsi="Times New Roman Tj"/>
                      <w:b/>
                      <w:sz w:val="24"/>
                      <w:szCs w:val="24"/>
                    </w:rPr>
                    <w:t>о аломатњои менингеалиро ташкил меди</w:t>
                  </w:r>
                  <w:r w:rsidRPr="00F3107E">
                    <w:rPr>
                      <w:rFonts w:ascii="Palatino Linotype" w:hAnsi="Palatino Linotype"/>
                      <w:b/>
                      <w:sz w:val="24"/>
                      <w:szCs w:val="24"/>
                    </w:rPr>
                    <w:t>ҳ</w:t>
                  </w:r>
                  <w:r w:rsidRPr="00F3107E">
                    <w:rPr>
                      <w:rFonts w:ascii="Times New Roman Tj" w:hAnsi="Times New Roman Tj"/>
                      <w:b/>
                      <w:sz w:val="24"/>
                      <w:szCs w:val="24"/>
                    </w:rPr>
                    <w:t>анд?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 xml:space="preserve"> 1) дарди сар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2) аломати Брудзинский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3) дилбењузурї, ќайкунї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4) галлютсинатсия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b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b/>
                      <w:sz w:val="24"/>
                      <w:szCs w:val="24"/>
                    </w:rPr>
                    <w:t>4. Такроран ба менингит гирифтор шудан мумкин аст?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1) Ња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2) Не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b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b/>
                      <w:sz w:val="24"/>
                      <w:szCs w:val="24"/>
                    </w:rPr>
                    <w:t>5. Теппача</w:t>
                  </w:r>
                  <w:r w:rsidRPr="00F3107E">
                    <w:rPr>
                      <w:rFonts w:ascii="Palatino Linotype" w:hAnsi="Palatino Linotype"/>
                      <w:b/>
                      <w:sz w:val="24"/>
                      <w:szCs w:val="24"/>
                    </w:rPr>
                    <w:t>ҳ</w:t>
                  </w:r>
                  <w:r w:rsidRPr="00F3107E">
                    <w:rPr>
                      <w:rFonts w:ascii="Times New Roman Tj" w:hAnsi="Times New Roman Tj"/>
                      <w:b/>
                      <w:sz w:val="24"/>
                      <w:szCs w:val="24"/>
                    </w:rPr>
                    <w:t>ои силї њангоми менингити силї дар кучо чойгиранд?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1) Дар ќисмњои канории ма</w:t>
                  </w:r>
                  <w:r w:rsidRPr="00F3107E">
                    <w:rPr>
                      <w:rFonts w:ascii="Times New Roman" w:hAnsi="Times New Roman"/>
                      <w:sz w:val="24"/>
                      <w:szCs w:val="24"/>
                    </w:rPr>
                    <w:t>ғ</w:t>
                  </w: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зи сар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2) Дар асоси маѓзи сар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3) Дар сутуни маѓзи сар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4) Дар маѓзи мобайнї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b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b/>
                      <w:sz w:val="24"/>
                      <w:szCs w:val="24"/>
                    </w:rPr>
                    <w:t xml:space="preserve">6. Оё њангоми менингити серозии якумдарача миќдори ќанд дар моеи </w:t>
                  </w:r>
                  <w:r w:rsidRPr="00F3107E">
                    <w:rPr>
                      <w:rFonts w:ascii="Palatino Linotype" w:hAnsi="Palatino Linotype"/>
                      <w:b/>
                      <w:sz w:val="24"/>
                      <w:szCs w:val="24"/>
                    </w:rPr>
                    <w:t>ҳ</w:t>
                  </w:r>
                  <w:r w:rsidRPr="00F3107E">
                    <w:rPr>
                      <w:rFonts w:ascii="Times New Roman Tj" w:hAnsi="Times New Roman Tj"/>
                      <w:b/>
                      <w:sz w:val="24"/>
                      <w:szCs w:val="24"/>
                    </w:rPr>
                    <w:t xml:space="preserve">ароммаѓз  кам мешавад? 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1) ња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2)не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 xml:space="preserve">7. Њангоми кадом менингит миќдори ќанд дар моеи </w:t>
                  </w:r>
                  <w:r w:rsidRPr="00F3107E">
                    <w:rPr>
                      <w:rFonts w:ascii="Palatino Linotype" w:hAnsi="Palatino Linotype"/>
                      <w:sz w:val="24"/>
                      <w:szCs w:val="24"/>
                    </w:rPr>
                    <w:t>ҳ</w:t>
                  </w: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аромммаѓз кам мешавад?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 xml:space="preserve"> 1) зардобии якумдараља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2) зардобии дуюмдараља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3) фасоди якумдараља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4) фасоди дуюмдараља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 xml:space="preserve">8. Њангоми менингити оташакї дар моеи </w:t>
                  </w:r>
                  <w:r w:rsidRPr="00F3107E">
                    <w:rPr>
                      <w:rFonts w:ascii="Palatino Linotype" w:hAnsi="Palatino Linotype"/>
                      <w:sz w:val="24"/>
                      <w:szCs w:val="24"/>
                    </w:rPr>
                    <w:t>ҳ</w:t>
                  </w: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ароммаѓз пардаи фибринозї пайдо шудан мешавад?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 xml:space="preserve"> 1)Ња 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2)Не</w:t>
                  </w: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9. Давомнокии беаломатии менингити силї мавчуд аст?</w:t>
                  </w:r>
                </w:p>
                <w:tbl>
                  <w:tblPr>
                    <w:tblW w:w="4627" w:type="pct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7768"/>
                  </w:tblGrid>
                  <w:tr w:rsidR="001635C0" w:rsidRPr="00F3107E" w:rsidTr="000074AB">
                    <w:trPr>
                      <w:tblCellSpacing w:w="7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1635C0" w:rsidRPr="00F3107E" w:rsidRDefault="001635C0" w:rsidP="00100C8C">
                        <w:pPr>
                          <w:spacing w:after="0"/>
                          <w:rPr>
                            <w:rFonts w:ascii="Times New Roman Tj" w:hAnsi="Times New Roman Tj"/>
                            <w:sz w:val="24"/>
                            <w:szCs w:val="24"/>
                          </w:rPr>
                        </w:pPr>
                        <w:r w:rsidRPr="00F3107E">
                          <w:rPr>
                            <w:rFonts w:ascii="Times New Roman Tj" w:hAnsi="Times New Roman Tj"/>
                            <w:sz w:val="24"/>
                            <w:szCs w:val="24"/>
                          </w:rPr>
                          <w:t>1) Не</w:t>
                        </w:r>
                      </w:p>
                    </w:tc>
                  </w:tr>
                  <w:tr w:rsidR="001635C0" w:rsidRPr="00F3107E" w:rsidTr="000074AB">
                    <w:trPr>
                      <w:tblCellSpacing w:w="7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1635C0" w:rsidRPr="00F3107E" w:rsidRDefault="001635C0" w:rsidP="00100C8C">
                        <w:pPr>
                          <w:spacing w:after="0"/>
                          <w:rPr>
                            <w:rFonts w:ascii="Times New Roman Tj" w:hAnsi="Times New Roman Tj"/>
                            <w:sz w:val="24"/>
                            <w:szCs w:val="24"/>
                          </w:rPr>
                        </w:pPr>
                        <w:r w:rsidRPr="00F3107E">
                          <w:rPr>
                            <w:rFonts w:ascii="Times New Roman Tj" w:hAnsi="Times New Roman Tj"/>
                            <w:sz w:val="24"/>
                            <w:szCs w:val="24"/>
                          </w:rPr>
                          <w:t>2) Ња</w:t>
                        </w:r>
                      </w:p>
                    </w:tc>
                  </w:tr>
                </w:tbl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</w:p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</w:rPr>
                  </w:pPr>
                  <w:r w:rsidRPr="00F3107E">
                    <w:rPr>
                      <w:rFonts w:ascii="Times New Roman Tj" w:hAnsi="Times New Roman Tj"/>
                      <w:sz w:val="24"/>
                      <w:szCs w:val="24"/>
                    </w:rPr>
                    <w:t>10. Зарарёбии асабњои косахонаи сар њангоми менингит љой дошта метавонад?</w:t>
                  </w:r>
                </w:p>
                <w:tbl>
                  <w:tblPr>
                    <w:tblW w:w="4627" w:type="pct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7768"/>
                  </w:tblGrid>
                  <w:tr w:rsidR="001635C0" w:rsidRPr="00F3107E" w:rsidTr="000074AB">
                    <w:trPr>
                      <w:tblCellSpacing w:w="7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1635C0" w:rsidRPr="00F3107E" w:rsidRDefault="001635C0" w:rsidP="00100C8C">
                        <w:pPr>
                          <w:spacing w:after="0"/>
                          <w:rPr>
                            <w:rFonts w:ascii="Times New Roman Tj" w:hAnsi="Times New Roman Tj"/>
                            <w:sz w:val="24"/>
                            <w:szCs w:val="24"/>
                          </w:rPr>
                        </w:pPr>
                        <w:r w:rsidRPr="00F3107E">
                          <w:rPr>
                            <w:rFonts w:ascii="Times New Roman Tj" w:hAnsi="Times New Roman Tj"/>
                            <w:sz w:val="24"/>
                            <w:szCs w:val="24"/>
                          </w:rPr>
                          <w:t>1) Не</w:t>
                        </w:r>
                      </w:p>
                    </w:tc>
                  </w:tr>
                  <w:tr w:rsidR="001635C0" w:rsidRPr="00F3107E" w:rsidTr="000074AB">
                    <w:trPr>
                      <w:tblCellSpacing w:w="7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1635C0" w:rsidRPr="00F3107E" w:rsidRDefault="001635C0" w:rsidP="00100C8C">
                        <w:pPr>
                          <w:spacing w:after="0"/>
                          <w:rPr>
                            <w:rFonts w:ascii="Times New Roman Tj" w:hAnsi="Times New Roman Tj"/>
                            <w:sz w:val="24"/>
                            <w:szCs w:val="24"/>
                          </w:rPr>
                        </w:pPr>
                        <w:r w:rsidRPr="00F3107E">
                          <w:rPr>
                            <w:rFonts w:ascii="Times New Roman Tj" w:hAnsi="Times New Roman Tj"/>
                            <w:sz w:val="24"/>
                            <w:szCs w:val="24"/>
                          </w:rPr>
                          <w:t>2) Ња</w:t>
                        </w:r>
                      </w:p>
                      <w:p w:rsidR="001635C0" w:rsidRPr="00F3107E" w:rsidRDefault="001635C0" w:rsidP="00100C8C">
                        <w:pPr>
                          <w:spacing w:after="0"/>
                          <w:rPr>
                            <w:rFonts w:ascii="Times New Roman Tj" w:hAnsi="Times New Roman Tj"/>
                            <w:sz w:val="24"/>
                            <w:szCs w:val="24"/>
                          </w:rPr>
                        </w:pPr>
                      </w:p>
                      <w:p w:rsidR="001635C0" w:rsidRPr="00F3107E" w:rsidRDefault="001635C0" w:rsidP="00100C8C">
                        <w:pPr>
                          <w:spacing w:after="0"/>
                          <w:rPr>
                            <w:rFonts w:ascii="Times New Roman Tj" w:hAnsi="Times New Roman Tj"/>
                            <w:sz w:val="24"/>
                            <w:szCs w:val="24"/>
                          </w:rPr>
                        </w:pPr>
                        <w:r w:rsidRPr="00F3107E">
                          <w:rPr>
                            <w:rFonts w:ascii="Times New Roman Tj" w:hAnsi="Times New Roman Tj"/>
                            <w:sz w:val="24"/>
                            <w:szCs w:val="24"/>
                          </w:rPr>
                          <w:t xml:space="preserve">11. Оё камшавии хлоридњо дар моеи </w:t>
                        </w:r>
                        <w:r w:rsidRPr="00F3107E">
                          <w:rPr>
                            <w:rFonts w:ascii="Palatino Linotype" w:hAnsi="Palatino Linotype"/>
                            <w:sz w:val="24"/>
                            <w:szCs w:val="24"/>
                          </w:rPr>
                          <w:t>ҳ</w:t>
                        </w:r>
                        <w:r w:rsidRPr="00F3107E">
                          <w:rPr>
                            <w:rFonts w:ascii="Times New Roman Tj" w:hAnsi="Times New Roman Tj"/>
                            <w:sz w:val="24"/>
                            <w:szCs w:val="24"/>
                          </w:rPr>
                          <w:t>ароммаѓз њангоми менингити силї хос аст?</w:t>
                        </w:r>
                      </w:p>
                      <w:tbl>
                        <w:tblPr>
                          <w:tblW w:w="4627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7107"/>
                        </w:tblGrid>
                        <w:tr w:rsidR="001635C0" w:rsidRPr="00F3107E" w:rsidTr="000074A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Не</w:t>
                              </w:r>
                            </w:p>
                          </w:tc>
                        </w:tr>
                        <w:tr w:rsidR="001635C0" w:rsidRPr="00F3107E" w:rsidTr="000074AB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12. Мумкин аст, ки  њангоми менингити менингококкї, хур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љњои  саръї дида 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13. Плеоситози  лимфоситарї њангоми менингити менингококкї  хос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14. Аломатњои умумии маѓзи сар, ба менингитњо хос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15. Њангоми илтињоби љайфњои изофавии бини, менингити фасодї ба амал меояд?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16. Дардњои решачагї њангоми менингит дида мешаванд?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 1)Ња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17. Хурўљњои мавќеи њангоми менингит дида мешаванд?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18.Ба намуди беаломатгузарандаи менингити менингококкї чї хос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1)Саршавии шадид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Баландшавии њарорати бадан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Давомнокии зинаи продромалї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Дарди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19. Ба менинити лимфоситарии шадид чї хос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 1) Пардаи фибрин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Плеоситози нейтрофилї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Плеоситози лимфоситарї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4) Камшавии ќанд дар моеи 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ароммаѓз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20. Аломатњои умумие, ки ба њама намуди менингитњо хосанд кадом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оянд?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Вайроншавии нафаскашї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Бењушшавї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 Тез пастшавии тонуси рагњо (Коллапс)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Аломатњои умумии маѓзи сар ва менингеалї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21. Њангоми менингит протсеси  патологї дар куљо љойгир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Моддаи маѓзи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2) 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ароммаѓз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Пардањои маѓзи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4) 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астањои асабњои косахонаи маѓзи сар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22. Њангоми менингити менингококкї дар моеи њароммаѓз чї дигаргунї дида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пардаи фибринозї</w:t>
                              </w:r>
                            </w:p>
                            <w:p w:rsidR="001635C0" w:rsidRPr="00F3107E" w:rsidRDefault="001635C0" w:rsidP="00094BB2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2) плеоситози лимфоситарї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плеоситози нейтрофилї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ранги шаффоф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23. Доруи интихобшуда њангоми менингити фасодї кадом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гентамитсин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сипрофлоксатсин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тетрасиклин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пенитсиллин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24. Кадом доруворињои десенсибилизатори  њангоми менингит истифода мешаванд?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супрастин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глюконат калсий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кислотаи асакарбинї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антибиотикњо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25.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ангоми менингити фасодї ба бемор дар як шабонар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з чанд маротиба пенитсиллин гузаронида мешавад?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4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3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6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8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26. Њангоми менингит кадом  доруњоро барои дегидрататсия истифода мебаранд?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диакарб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пентоксифиллин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пенитсиллин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эуфиллин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27. Дар давраи шадиди менингит кадом ориза ба марг оварда мерасонад?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гидросефалия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садмаи инфексионї-токсикї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ќатъшавии нафас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бењушшавї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28. Давомнокии табобат дар ваќти менингити фасодии якумдараља: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то 1 моњ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4 моњ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6 моњ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5 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29. Давомнокии табобат њангоми менингити силї: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2 њафта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1 моњ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зиёда аз 6 моњ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то 3 моњ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30. Кадом доруњо њангоми менингити силї  истифода мешаванд?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пенинсиллин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гентамитсин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3) стрептомитсин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амоксатсиллин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31. Кадом ориза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ои менингити силиро медонед?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садма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коллапс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норасоии дилї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энсефалит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32. Менингит асосан бо кадом бемори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о ташхиси фарќиятї карда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Хунравии фазои зери тори анкабутї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Энсефалит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Омоси маѓзи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Осеби косахона ва маѓзи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33. Кадом роњњои муоинаро њангоми муоинаи менингит истифода мебаранд?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 1) электроэнсефалография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томографияи компютерї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муоинаи моеи њароммањз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та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лили умумии хун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34. Дар натиљаи кадом беморињо аломати менингизм пайдо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дар њолати бемории узвњои-лор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дар беморињои чинсї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3) дар беморињои сироятї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њангоми омоси кунчи пулию-маѓзчагї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35. Аломати Лессаж ба кадом гур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њи аломатњо мансуб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 1) умумии маѓзї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зањролудшавии умумї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менингеалї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кашиш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36. Барангезандаи менингити якумдарачаи фасодї кадом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1)стафилококк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2)вирусњо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гелминтњо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трепонемаи сафедча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37. Барангезандаи менингити зардобї бештар кадом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 1) бактерияњо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вирусњо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соддатаринњо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систањо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38.  Аломати Керниг ч</w:t>
                              </w:r>
                              <w:r w:rsidRPr="00F3107E">
                                <w:rPr>
                                  <w:sz w:val="24"/>
                                  <w:szCs w:val="24"/>
                                </w:rPr>
                                <w:t>игуна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 санљида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 1) ќаткунии даст ба бандинаи оринљ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ќаткунии пой ба бандинаи зону ва косу рон дар кунљи рост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сарро ба ќафо мепартояд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пойи росткардашударо мебардорад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39. Менингити зериг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шї (Паротитный) мансуб аст ба: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менингитњои якумдарачаи фасодї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менингитњои дуюмдарачаи фасодї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менингитњои якумдарачаи зардобї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менингитњои дуюмдарачаи зардобї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40. Кадом асабњои косахонаи маѓзи сар бештар њангоми менингити силї зарар меёбанд?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  <w:t>1) VII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  <w:t>2) IX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  <w:t>3) III, VI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  <w:t>4) X, XI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</w:pPr>
                            </w:p>
                            <w:p w:rsidR="001635C0" w:rsidRPr="00F3107E" w:rsidRDefault="001635C0" w:rsidP="004D5783">
                              <w:pPr>
                                <w:spacing w:after="0"/>
                                <w:jc w:val="center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 xml:space="preserve">V.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>Энсефалитњо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  <w:t xml:space="preserve">1.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Энсефалит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  <w:t xml:space="preserve"> –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ин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  <w:t>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  <w:t xml:space="preserve">1)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газаки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пардањои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маѓзи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  <w:t xml:space="preserve">2)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газаки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њароммаѓз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газаки моддаи маѓзи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илти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оби асаб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ои канорї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ангоми энсефалити Экономо дар кадом ќисми СМА дигаргунињои зиёд дида мешаванд?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 1) маѓзи дарозрўя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нимкурањои маѓзи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маѓзи мобайнї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купр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к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3. Ба сегонаи Экономо мансуб аст: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нимфалачи дасту пойњо, баландшавии њарорати бадан, хоболудї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Птоз, миоз, энофталм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баландшавии њарорати бадан, хоболудї, вайроншавии њаракати чашмон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нимфалаљи дасту пойњо, пастшавии шунавої, пастшавии биноиш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4. Барангезандаи энсефалити эпидемї кадом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стафилококк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2)вируси  гузаронанда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менингококк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аденовирус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5.Кадом дигаргунињо дар зинаи музмини энсефалити эпидемики дида мешаванд?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аломатї Паркинсонизм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аломати хур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љ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буриш ва фалаљ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вайроншавии њиссиёт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6. Кадом доруњо барои табобат дар зинаи шадиди энсефалити эпидемикї  истифода мешаванд?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антибиотикњо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доруњои зиддиилти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обї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зиддипаразитї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зиддивирусї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7. Оризаи бештар пайдошавандаи давраи шадиди энсефалити эпидемикї  кадом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варами маѓзи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садма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бењушшавї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коллапс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8. Барои табобати давраи музмини энсефалити эпидемикї  кадом  дору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оро  истифода мебаранд?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зиддигазакї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зиддивирусї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доруњои зидди паркинсонизм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доруњои зиддињассосї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9. Ба энсефалити эпидемикї  хос аст: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 1) хоболудї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баландњассосї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фасли бањор-тобистон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4) вайроншавии 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аракат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10. Кадом вайроншавињои нашвї дар давраи музмини энсефалити эпидемикї  мушоњида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зиёд чудошавии оби дањон ва гипергидроз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бронхоспазм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зиёдшавии њаракати 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дањо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сустшавии суръати кори дил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11. Роњи гирифторшавї ба энсефалити канањо: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 1) трансмиссивї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њавоию ќатрагї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њамбастагї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алоќаи чинсї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12. Дар кадом фасли сол асосан энсефалити канањо дида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тирамоњ-зимистон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тобистон-тирамоњ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бањор-тобистон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тамоми сол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13. Кадом аломати асосї њангоми энсефалити канањо  дида мешаванд?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хоболудї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вайроншавии њаракати чашмњо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нимфалаљ ва фалаљњо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хур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љњо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14. Дар давраи шадиди энсефалити канањо кадом њучайрањо нобуд мешаванд?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мотонейронњои ќишри маѓзи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мотонейронњои њароммаѓз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3) мотонейронњои њастаи косахонаи маѓзи сар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нейрон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ои дунги босира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15. Кадом роњи табобати давраи шадиди энсефалити канањо  асосї 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антибиотикњо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кортикостероидњо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зардоби реконвалиссентї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 доруњои зиддиомос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16. Яке аз намудњои асосии энсефалити  канањоро нишон дињед: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пиёзакї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хур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љї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менингеалї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миёнї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17.Энсефалити канањо бо кадом беморињо фарќияти ташхисї карда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полиомиелит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энсефалопатияи  рагї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энсефалити тарбодї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энсефалити Экономо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18. Ба намуди менингеалии энсефалити канањо хос аст: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вайроншавињои пиёзакї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вайроншавии њаракати чашмњо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гиперкинезї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тарангшавии мушакњои пушти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19. Гузаронандаи энсефалити канањо кадом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гурбањо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аспњо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хояндањо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4) сагњо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20. Ба намуди саръмонанди энсефалити канагї хос аст: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фалаљњои маркази дар пойњо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нимфалаљњо дар пойњо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тетрапарез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гемипарез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21. Ба намуди менингоэнсефалитии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энсефалити канањо  кадом синдромњои асосї хосанд?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1) фалаљњои спиналии сегментарї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зарарёбии якчояи асабњои  косахонаи маѓзи сар ва сегментњои њароммаѓз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менингеалї, умумии маѓзи сар ва аломатњои алоњида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аломати менингити зардобї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22. Ба энсефалити канањо  саршавии шадиди беморї хос аст?</w:t>
                              </w:r>
                            </w:p>
                            <w:tbl>
                              <w:tblPr>
                                <w:tblW w:w="4627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6495"/>
                              </w:tblGrid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1) Не</w:t>
                                    </w:r>
                                  </w:p>
                                </w:tc>
                              </w:tr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2) Ња</w:t>
                                    </w:r>
                                  </w:p>
                                </w:tc>
                              </w:tr>
                            </w:tbl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23. 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ангоми энсефалити  канањо ба амалоии бемории саръии Кожевникї мумкин аст?</w:t>
                              </w:r>
                            </w:p>
                            <w:tbl>
                              <w:tblPr>
                                <w:tblW w:w="4627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6495"/>
                              </w:tblGrid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1) Не</w:t>
                                    </w:r>
                                  </w:p>
                                </w:tc>
                              </w:tr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2) Ња</w:t>
                                    </w:r>
                                  </w:p>
                                </w:tc>
                              </w:tr>
                            </w:tbl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tbl>
                              <w:tblPr>
                                <w:tblW w:w="4627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6495"/>
                              </w:tblGrid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24. Дар даврањои гузаштаи энсефалити канањо  дохилкунии зардоби  реконвалессентњо (серотерапия) фоидаовар аст?</w:t>
                                    </w:r>
                                  </w:p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1)Не</w:t>
                                    </w:r>
                                  </w:p>
                                </w:tc>
                              </w:tr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2) Ња</w:t>
                                    </w:r>
                                  </w:p>
                                </w:tc>
                              </w:tr>
                            </w:tbl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25. Оё аломати окулолетаргї  ба энсефалитї  летаргї  хос аст?</w:t>
                              </w:r>
                            </w:p>
                            <w:tbl>
                              <w:tblPr>
                                <w:tblW w:w="4627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6495"/>
                              </w:tblGrid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1) Не</w:t>
                                    </w:r>
                                  </w:p>
                                </w:tc>
                              </w:tr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2) Ња</w:t>
                                    </w:r>
                                  </w:p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26. Ба амалоии энсефалитњо њангоми гирифтории беморињои сироятї љой дорад?</w:t>
                                    </w:r>
                                  </w:p>
                                  <w:tbl>
                                    <w:tblPr>
                                      <w:tblW w:w="4900" w:type="pct"/>
                                      <w:tblCellSpacing w:w="7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171"/>
                                      <w:gridCol w:w="6108"/>
                                    </w:tblGrid>
                                    <w:tr w:rsidR="001635C0" w:rsidRPr="00F3107E" w:rsidTr="000074AB">
                                      <w:trPr>
                                        <w:tblCellSpacing w:w="7" w:type="dxa"/>
                                      </w:trPr>
                                      <w:tc>
                                        <w:tcPr>
                                          <w:tcW w:w="150" w:type="dxa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3107E"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  <w:t>1) Не</w:t>
                                          </w:r>
                                        </w:p>
                                      </w:tc>
                                    </w:tr>
                                    <w:tr w:rsidR="001635C0" w:rsidRPr="00F3107E" w:rsidTr="000074AB">
                                      <w:trPr>
                                        <w:tblCellSpacing w:w="7" w:type="dxa"/>
                                      </w:trPr>
                                      <w:tc>
                                        <w:tcPr>
                                          <w:tcW w:w="150" w:type="dxa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3107E"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  <w:t>2) Ња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27. Зарарёбии моддаи сафеди маѓзи сар ба энсефалити эпедемикї  хос аст?</w:t>
                                    </w:r>
                                  </w:p>
                                  <w:tbl>
                                    <w:tblPr>
                                      <w:tblW w:w="4900" w:type="pct"/>
                                      <w:tblCellSpacing w:w="7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171"/>
                                      <w:gridCol w:w="6108"/>
                                    </w:tblGrid>
                                    <w:tr w:rsidR="001635C0" w:rsidRPr="00F3107E" w:rsidTr="000074AB">
                                      <w:trPr>
                                        <w:tblCellSpacing w:w="7" w:type="dxa"/>
                                      </w:trPr>
                                      <w:tc>
                                        <w:tcPr>
                                          <w:tcW w:w="150" w:type="dxa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3107E"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  <w:t>1) Не</w:t>
                                          </w:r>
                                        </w:p>
                                      </w:tc>
                                    </w:tr>
                                    <w:tr w:rsidR="001635C0" w:rsidRPr="00F3107E" w:rsidTr="000074AB">
                                      <w:trPr>
                                        <w:tblCellSpacing w:w="7" w:type="dxa"/>
                                      </w:trPr>
                                      <w:tc>
                                        <w:tcPr>
                                          <w:tcW w:w="150" w:type="dxa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3107E"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  <w:t>2) Ња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28. Оё доруворињои махсус барои табобати давраи шадиди энсефалити эпедемикї  чой дорад?</w:t>
                                    </w:r>
                                  </w:p>
                                  <w:tbl>
                                    <w:tblPr>
                                      <w:tblW w:w="4900" w:type="pct"/>
                                      <w:tblCellSpacing w:w="7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171"/>
                                      <w:gridCol w:w="6108"/>
                                    </w:tblGrid>
                                    <w:tr w:rsidR="001635C0" w:rsidRPr="00F3107E" w:rsidTr="000074AB">
                                      <w:trPr>
                                        <w:tblCellSpacing w:w="7" w:type="dxa"/>
                                      </w:trPr>
                                      <w:tc>
                                        <w:tcPr>
                                          <w:tcW w:w="150" w:type="dxa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3107E"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  <w:t>1) Не</w:t>
                                          </w:r>
                                        </w:p>
                                      </w:tc>
                                    </w:tr>
                                    <w:tr w:rsidR="001635C0" w:rsidRPr="00F3107E" w:rsidTr="000074AB">
                                      <w:trPr>
                                        <w:tblCellSpacing w:w="7" w:type="dxa"/>
                                      </w:trPr>
                                      <w:tc>
                                        <w:tcPr>
                                          <w:tcW w:w="150" w:type="dxa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3107E"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  <w:t>2) Ња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29. Дар давраи музмини энсефалити эпидемикї алоими паркинсонизм дида мешавад?</w:t>
                                    </w:r>
                                  </w:p>
                                  <w:tbl>
                                    <w:tblPr>
                                      <w:tblW w:w="4900" w:type="pct"/>
                                      <w:tblCellSpacing w:w="7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171"/>
                                      <w:gridCol w:w="6108"/>
                                    </w:tblGrid>
                                    <w:tr w:rsidR="001635C0" w:rsidRPr="00F3107E" w:rsidTr="000074AB">
                                      <w:trPr>
                                        <w:tblCellSpacing w:w="7" w:type="dxa"/>
                                      </w:trPr>
                                      <w:tc>
                                        <w:tcPr>
                                          <w:tcW w:w="150" w:type="dxa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3107E"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  <w:t>1) Не</w:t>
                                          </w:r>
                                        </w:p>
                                      </w:tc>
                                    </w:tr>
                                    <w:tr w:rsidR="001635C0" w:rsidRPr="00F3107E" w:rsidTr="000074AB">
                                      <w:trPr>
                                        <w:tblCellSpacing w:w="7" w:type="dxa"/>
                                      </w:trPr>
                                      <w:tc>
                                        <w:tcPr>
                                          <w:tcW w:w="150" w:type="dxa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3107E"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  <w:t>2) Ња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30. Ба шахсони дар љангал кана газида, гузаронидани зардоби  реконвалессент</w:t>
                                    </w:r>
                                    <w:r w:rsidRPr="00F3107E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ҳ</w:t>
                                    </w: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о ё  гамма-глобулин</w:t>
                                    </w:r>
                                    <w:r w:rsidRPr="00F3107E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ҳ</w:t>
                                    </w: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о зарур аст?</w:t>
                                    </w:r>
                                  </w:p>
                                  <w:tbl>
                                    <w:tblPr>
                                      <w:tblW w:w="4900" w:type="pct"/>
                                      <w:tblCellSpacing w:w="7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171"/>
                                      <w:gridCol w:w="6108"/>
                                    </w:tblGrid>
                                    <w:tr w:rsidR="001635C0" w:rsidRPr="00F3107E" w:rsidTr="000074AB">
                                      <w:trPr>
                                        <w:tblCellSpacing w:w="7" w:type="dxa"/>
                                      </w:trPr>
                                      <w:tc>
                                        <w:tcPr>
                                          <w:tcW w:w="150" w:type="dxa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3107E"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  <w:t>1) Не</w:t>
                                          </w:r>
                                        </w:p>
                                      </w:tc>
                                    </w:tr>
                                    <w:tr w:rsidR="001635C0" w:rsidRPr="00F3107E" w:rsidTr="000074AB">
                                      <w:trPr>
                                        <w:tblCellSpacing w:w="7" w:type="dxa"/>
                                      </w:trPr>
                                      <w:tc>
                                        <w:tcPr>
                                          <w:tcW w:w="150" w:type="dxa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3107E"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  <w:t>2) Ња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31. Хур</w:t>
                                    </w:r>
                                    <w:r w:rsidRPr="00F3107E">
                                      <w:rPr>
                                        <w:rFonts w:ascii="Palatino Linotype" w:hAnsi="Palatino Linotype"/>
                                        <w:sz w:val="24"/>
                                        <w:szCs w:val="24"/>
                                      </w:rPr>
                                      <w:t>ӯ</w:t>
                                    </w: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љи саръии Кожевникї метавонад, ки яке аз аломати энсефалити кана</w:t>
                                    </w:r>
                                    <w:r w:rsidRPr="00F3107E">
                                      <w:rPr>
                                        <w:rFonts w:ascii="Palatino Linotype" w:hAnsi="Palatino Linotype"/>
                                        <w:sz w:val="24"/>
                                        <w:szCs w:val="24"/>
                                      </w:rPr>
                                      <w:t>ҳ</w:t>
                                    </w: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 xml:space="preserve">о бошад?    </w:t>
                                    </w:r>
                                  </w:p>
                                  <w:tbl>
                                    <w:tblPr>
                                      <w:tblW w:w="4900" w:type="pct"/>
                                      <w:tblCellSpacing w:w="7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171"/>
                                      <w:gridCol w:w="6108"/>
                                    </w:tblGrid>
                                    <w:tr w:rsidR="001635C0" w:rsidRPr="00F3107E" w:rsidTr="000074AB">
                                      <w:trPr>
                                        <w:tblCellSpacing w:w="7" w:type="dxa"/>
                                      </w:trPr>
                                      <w:tc>
                                        <w:tcPr>
                                          <w:tcW w:w="150" w:type="dxa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3107E"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  <w:t>1) Не</w:t>
                                          </w:r>
                                        </w:p>
                                      </w:tc>
                                    </w:tr>
                                    <w:tr w:rsidR="001635C0" w:rsidRPr="00F3107E" w:rsidTr="000074AB">
                                      <w:trPr>
                                        <w:tblCellSpacing w:w="7" w:type="dxa"/>
                                      </w:trPr>
                                      <w:tc>
                                        <w:tcPr>
                                          <w:tcW w:w="150" w:type="dxa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</w:tcPr>
                                        <w:p w:rsidR="001635C0" w:rsidRPr="00F3107E" w:rsidRDefault="001635C0" w:rsidP="00100C8C">
                                          <w:pPr>
                                            <w:spacing w:after="0"/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3107E">
                                            <w:rPr>
                                              <w:rFonts w:ascii="Times New Roman Tj" w:hAnsi="Times New Roman Tj"/>
                                              <w:sz w:val="24"/>
                                              <w:szCs w:val="24"/>
                                            </w:rPr>
                                            <w:t>2) Ња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32. Баъди гузаронидани кадом эм бештар энсефалити баъдиэмї  ба амал меояд?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Зидди кабудсулфа, гул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зиндонак ва кузоз (АКДС)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Зидди фалаљї (ОПВ)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Зидди сил (БЦЖ)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Зидди сурхча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33. Кадом эм дар шакли энсефаломиелит ориза дорад?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1) Зидди девонагї (Антирабї)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Зидди кабудсулфа, гул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зиндонак ва кузоз (АКДС)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Зиддичечакї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Зидди фалаљї (ОПВ)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34. Баъд аз гузаронидани ваксинаи антирабї пас аз чанд 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з энсефалити баъдиэмї ба амал меояд?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1-2 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5-7 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10-20 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1 моњ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35. Баъди гузаронидани кадом эм  бо зарарёбии СМА баъзан системаи асаби канорї 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амро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Зидди кабудсулфа, гул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зиндонак ва кузоз (АКДС)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Зиддичечакї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Антирабї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Зидди сурхча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36. Ба энсефалити баъдиэмї  хос аст: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баландшавии андаки њарорати бадан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баландшавии њарорати бадан то 39-40 С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набудани аломатњои умумии маѓзи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оњиста-оњиста пайдошавии аломатњо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37. 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ангоми энсефалити баъдиэмї кадом дигаргунињо дар моеи 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аромаѓз дида мешаванд?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Ранги хира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Баландшавии фишор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Пастшавии миќдори ќанд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плеоситози нейтрофилї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38.Ба давраи шадиди энсефалити баъдиэмї кадом дору хос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зардоби реконвалессентї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гамма-глобулин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антибиотикњо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витаминњо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39. Баъди гузаронидани кадом эм метавонад фалаљи болорави Ландрї ба амал ояд?</w:t>
                              </w:r>
                            </w:p>
                            <w:p w:rsidR="001635C0" w:rsidRPr="00F3107E" w:rsidRDefault="001635C0" w:rsidP="00DD2368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Зидди фалаљї (ОПВ)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Зидди сил (БЦЖ)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Эми зидди илти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оби љигар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Антирабї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40. Бештар энсефалити тарбодї чї гуна сар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хур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љњо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хореяи хурд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зарарёбии асабњои косахонаи маѓзи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ба амалоии нимфалаљ ва фалаљњо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41. Протсесњои патологї њангоми хореяи хурд асосан дар куљо љойгиранд?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шохаки пеши њароммањз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шохаки паси њароммањз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дар гирењњои зериќишрї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дар решачањои спиналї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42. Ба хореяи хурд чї хос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гипокинезњо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гиперкинезњо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вайроншавии њиссиёт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нимфалаљ ва фалаљњо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43. Бештар гиперкинезњо њангоми хореяи хурд дар куљо љойгиранд?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дар пойњо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дар ќисми шикам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дар дастњо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дар тахтапушт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44. Аломатњои клиникии хореяи хурд чї ќадар давом мекунанд?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2 њафта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1-3 моњ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6 моњ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то 1 сол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45. Бештар барангезандаи энсефалити дуюмдараља кадом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вируси гузаронанда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энтеровирус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полиовирус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4)вируси герпеси оддї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46. Њангоми кадом инфексия баамалоии энсефалити дуюмдараља бо њолати гарангї ва бењушї мегузарад?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1) чечак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</w:t>
                              </w:r>
                              <w:r w:rsidRPr="00F3107E">
                                <w:rPr>
                                  <w:sz w:val="24"/>
                                  <w:szCs w:val="24"/>
                                </w:rPr>
                                <w:t>зуком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3) сурхакон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сурхча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47. Барои пешгирии энсефалити канагї  истифода мешавад: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доруњои зиддињассосї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гамма-глобулин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зардоби реконвалессентї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безараркунандањо (антисептикњо)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48. 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ангоми энсефалити бисёрмавсимї дар кадом рїзи беморї аломатњои мавќеї пайдо мешаванд?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дар 1-р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дар 2-5-р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дар 10-р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пайдо намешаванд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49. Кадом намуди табобатро њангоми энсефалитњои бисёрмавсимї истифода мебаранд?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доруњои зиддивирусї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ваксинањо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гамма-глобулин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симптоматикї (аломатї)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50. Њангоми энсефалитњои бисёрмавсимї хур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љњо дида мешаванд?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Не</w:t>
                              </w:r>
                            </w:p>
                            <w:p w:rsidR="001635C0" w:rsidRPr="00F3107E" w:rsidRDefault="001635C0" w:rsidP="00100C8C">
                              <w:pPr>
                                <w:pStyle w:val="Heading2"/>
                                <w:spacing w:before="0"/>
                                <w:rPr>
                                  <w:rFonts w:ascii="Times New Roman Tj" w:hAnsi="Times New Roman Tj"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4D5783">
                              <w:pPr>
                                <w:pStyle w:val="Heading2"/>
                                <w:spacing w:before="0"/>
                                <w:jc w:val="center"/>
                                <w:rPr>
                                  <w:rFonts w:ascii="Times New Roman Tj" w:hAnsi="Times New Roman Tj"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color w:val="auto"/>
                                  <w:sz w:val="24"/>
                                  <w:szCs w:val="24"/>
                                </w:rPr>
                                <w:t>VІ.  Боби «Вайроншавии шадиди гардиши хун дар майна»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1.Кадоме аз аломатњои номбаршуда ба б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њрони каротидї хосанд?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Моно- ё гемипарез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Сарчархзании умумї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Пайдоиши рефлексњои патологї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Парестезии дар як узвњо (дар њар ду даст ё њар ду пой)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2. Кадоме аз аломатњои додашуда ба б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њрони асосї-муњрагї хос аст: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1) Моно- ва гемипарез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Сарчархзании умумиї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Пайдоиши рефлексњои патологї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Парестезии дар як узвњо (дар њар ду даст ё њар ду пой)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3. Њангоми сактаи хунрезї вайроншавии нашвї дида мешаванд?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00"/>
                              </w:tblPr>
                              <w:tblGrid>
                                <w:gridCol w:w="171"/>
                                <w:gridCol w:w="6708"/>
                              </w:tblGrid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1) Не</w:t>
                                    </w:r>
                                  </w:p>
                                </w:tc>
                              </w:tr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2) Ња</w:t>
                                    </w:r>
                                  </w:p>
                                </w:tc>
                              </w:tr>
                            </w:tbl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4. Аломатњои милмилак њангоми сактаи  камхунї дида мешаванд?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00"/>
                              </w:tblPr>
                              <w:tblGrid>
                                <w:gridCol w:w="171"/>
                                <w:gridCol w:w="6708"/>
                              </w:tblGrid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А. Не</w:t>
                                    </w:r>
                                  </w:p>
                                </w:tc>
                              </w:tr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Б. Ња</w:t>
                                    </w:r>
                                  </w:p>
                                </w:tc>
                              </w:tr>
                            </w:tbl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5. Кадоме аз аломатњои номбаршуда ба бўњрони рагии маѓзї хос аст?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1) Дарди сар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Сарчархзанї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 Монопарез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 Дигаргуншавии к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тоњмуддати  њуш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6. Кадоме аз ин аломат</w:t>
                              </w:r>
                              <w:r w:rsidRPr="00F3107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о ба давраи шадиди хунрезї хос аст: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1) саршавии ногањонї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баландшавии њарорати бадан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пешояндњо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зуд пайдошавии аломатњои мавќеи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7. Кадоме аз аломатњо ба давраи шадиди тромбоз хос аст?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1) саршавии ногањонї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рузона, баъди корњои вазнини љисмонї ва фикрронї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пешояндњо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зуд пайдошавии аломатњои мавќеї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8. Кадоме аз аломатњо ба давраи шадиди тромбоз хос аст?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1) саршавии ногањонї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пайдоиши аломати хур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љї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пешояндњо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њолати бењушї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9. Дар бемории хунрезии зери тори анкабудї, аломатњои менингеалї дида мешаванд?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171"/>
                                <w:gridCol w:w="6708"/>
                              </w:tblGrid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1. Не</w:t>
                                    </w:r>
                                  </w:p>
                                </w:tc>
                              </w:tr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2. Ња</w:t>
                                    </w:r>
                                  </w:p>
                                </w:tc>
                              </w:tr>
                            </w:tbl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10. Сактаи ишемикии майнаи сар бе ма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камшавии рагњои майнаи сар ба амал омада метавонад?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171"/>
                                <w:gridCol w:w="6708"/>
                              </w:tblGrid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1. Не</w:t>
                                    </w:r>
                                  </w:p>
                                </w:tc>
                              </w:tr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2. Ња</w:t>
                                    </w:r>
                                  </w:p>
                                </w:tc>
                              </w:tr>
                            </w:tbl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11. Аломати горметоникї  њангоми сактаи  хунрезї ба амал омада метавонад?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171"/>
                                <w:gridCol w:w="6708"/>
                              </w:tblGrid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1. Не</w:t>
                                    </w:r>
                                  </w:p>
                                </w:tc>
                              </w:tr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2. Ња</w:t>
                                    </w:r>
                                  </w:p>
                                </w:tc>
                              </w:tr>
                            </w:tbl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12. Дидани гемиплегия њангоми бењушї мумкин аст?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171"/>
                                <w:gridCol w:w="6708"/>
                              </w:tblGrid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1. Не</w:t>
                                    </w:r>
                                  </w:p>
                                </w:tc>
                              </w:tr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2. Ња</w:t>
                                    </w:r>
                                  </w:p>
                                </w:tc>
                              </w:tr>
                            </w:tbl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13. Оё хур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љњои саръї њангоми эмболияи рагњои майнаи сар дида мешаванд?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171"/>
                                <w:gridCol w:w="6708"/>
                              </w:tblGrid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1. Не</w:t>
                                    </w:r>
                                  </w:p>
                                </w:tc>
                              </w:tr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2. Ња</w:t>
                                    </w:r>
                                  </w:p>
                                </w:tc>
                              </w:tr>
                            </w:tbl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14. Аломатњои вайроншавии гардиши хунро дар њавзаи шараёни мобайнии маѓзи сар нишон дињед: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1) Гемиплегия ё гемипарез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Моноплегия ё монопарези пой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Пайдошавии аломати хур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љї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 xml:space="preserve">4) 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Ҷ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ой доштани аломатњои менингеалї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15. Кадом беморињо ба сактаи сар оварда мерасонанд?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Беморињои гурда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Бемории фишорбаландї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Беморињои хун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Беморињои дил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16.Кадом аломатњо ба вайроншавии шадиди гардиши хун дар њавзаи пеши майнаи сар хосанд?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1) Моноплегия ё монопарези пойњо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Гемиплегия ё гемипарез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Пайдошавии аломати хур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љї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 xml:space="preserve">4) 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Ҷ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ой доштани аломатњои менингеалї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17. Кадом аломат 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ангоми вайроншавии гардиши хун дар шараёни маѓзча хос аст?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1) вайроншавии нутќ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 xml:space="preserve">2) Гемиплегия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гемипарез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 xml:space="preserve">4) вайроншавии мувозинат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18. Њангоми сактаи  камхунї ва хунрезї табобати ѓайридифференсиалї  гузаронида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19.Кадом роњи муоинаи асосї барои гузоштани ташхиси сакта лозим аст?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1) КТ ва МРТ  маѓзи сар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ЭЭГ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Эхо-эс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УЗДГ рагњои хунгард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20.Вайроншавии нутќ њангоми сактаи майна дида мешаванд: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21. Њангоми сактањои маѓзї сар аломатњои пиёзаки (булбарї) дида мешаванд?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22. Вайроншавии гардиши хун дар кадом шараёнњо ба вайроншавии нутќ меорад?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шараёнњои ќафои майнаи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шараёнњои пеши майнаи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шараёнњои мобайнии майнаи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4) шараёнњои маѓзча 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23. Кадом намуди вайроншавии њиссёт њангоми сактаи майнаи сар дида мешаванд?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анестезия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парестезия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гемигипестезия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топанестезия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24. Оё нишондодњои лахташавии хун барои муоинаи сактаи ишемикии сар ягон фоида мерасонад?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25. Бо кадом беморї асосан сактаи камхунї фарќияти ташхисї карда мешавад?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 xml:space="preserve">1) нейролейкоз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энсефалитњо ва омосњои маѓзи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сактаи хунрезї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газаки ревматикии рагњо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26. Дитсинон њангоми сактаи  камхунї истифода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27 . Курантил њангоми хунрезии зери боли анкабудї истифода мешавад?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1)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28. Бо кадом беморї хунрезии зери тори анкабудї  фарќияти ташхисї карда мешавад?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менингитњо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энсефалитњо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миелитњо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полиневритњо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29.  Роњи асосии муоинаи хунрезии зеритори анкабудї кадом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Эхо-эс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КТ- маѓзи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гирифтани моеи њароммањз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тањлили биохимиявии хун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30. Оё ранги мое 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ароммаѓз њангоми хунрезии зери тори анкабудї  дигар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31. </w:t>
                              </w:r>
                              <w:r w:rsidRPr="00F3107E">
                                <w:rPr>
                                  <w:rFonts w:ascii="Times New Roman Tj" w:eastAsia="Times New Roman" w:hAnsi="Times New Roman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ангоми </w:t>
                              </w:r>
                              <w:r w:rsidRPr="00F3107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уљуми ишемикї-транзиторї, аломат</w:t>
                              </w:r>
                              <w:r w:rsidRPr="00F3107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ои људогонаи  асабї дида мешаванд?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32.Баъди чанд ваќт аломатњои  људогонаи неврологї  њангоми вайроншавии гардиши хуни гузаранда бартараф мешаванд?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баъди 1 соат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баъди 6 соат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баъди 24 соат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 зиёда аз  як шабонарўз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33) Њангоми кадом сактаи майна гепарин истифода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хунрезии зери тори анкабутї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2) хунрезии дохилимаѓзї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хунрезии дохилимеъдачавї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сактањои ишемикї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34.  Њангоми сактаи хунрези нишондод барои табобати љарроњї мављуд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35. Гирдаки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  <w:t>Виллизиев – пайванди байни кадом шараёнњоро месозад?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1)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  <w:t>системаи каротиди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  <w:t>м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bCs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  <w:t>њраву асоси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  <w:t>система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байни шараёнњои хоби дарунї ва берунї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байни шараёни паси майна ва шараёни њароммаѓз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байни шараёни пеши майна ва шараёни хобии беруна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36. Њангоми сактаи  камхуни варами маѓзи сар дида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 1)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37. Оё нейропротексияи сактаи камхунї гузаронида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 1)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ind w:left="360"/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6A56E9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  <w:t>38.Оризаи сактаи хунрезии майна: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 Даромадани хун ба меъдачањои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 Экзофталм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 Энофталм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 Хунрави аз узвњои дарунї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39.  Кадоме аз дору</w:t>
                              </w:r>
                              <w:r w:rsidRPr="00F3107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ои зерин барои бартараф кардани варами сар </w:t>
                              </w:r>
                              <w:r w:rsidRPr="00F3107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ангоми сакта</w:t>
                              </w:r>
                              <w:r w:rsidRPr="00F3107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ои  сар истифода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  <w:t>1) Манит ва магнитол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  <w:t>2) эуфиллин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  <w:t>3) кавинтон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  <w:t>4) актовгин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  <w:t>40.Дар беморони гузаронидаи сактаи  сар ЛФК ва мањс таин карда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  <w:t>1)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Cs/>
                                  <w:sz w:val="24"/>
                                  <w:szCs w:val="24"/>
                                </w:rPr>
                                <w:t>2)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00044A">
                              <w:pPr>
                                <w:pStyle w:val="Heading2"/>
                                <w:spacing w:before="0"/>
                                <w:jc w:val="center"/>
                                <w:rPr>
                                  <w:rFonts w:ascii="Times New Roman Tj" w:hAnsi="Times New Roman Tj"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color w:val="auto"/>
                                  <w:sz w:val="24"/>
                                  <w:szCs w:val="24"/>
                                </w:rPr>
                                <w:t>VІ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color w:val="auto"/>
                                  <w:sz w:val="24"/>
                                  <w:szCs w:val="24"/>
                                  <w:lang w:val="en-US"/>
                                </w:rPr>
                                <w:t>I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color w:val="auto"/>
                                  <w:sz w:val="24"/>
                                  <w:szCs w:val="24"/>
                                </w:rPr>
                                <w:t>. Боби «Вайроншавии системаи асаби нашвї»</w:t>
                              </w:r>
                            </w:p>
                            <w:p w:rsidR="001635C0" w:rsidRPr="00F3107E" w:rsidRDefault="001635C0" w:rsidP="004475C2"/>
                            <w:p w:rsidR="001635C0" w:rsidRPr="00F3107E" w:rsidRDefault="001635C0" w:rsidP="00F676AE">
                              <w:pPr>
                                <w:pStyle w:val="ListParagraph"/>
                                <w:numPr>
                                  <w:ilvl w:val="1"/>
                                  <w:numId w:val="32"/>
                                </w:numPr>
                                <w:tabs>
                                  <w:tab w:val="clear" w:pos="360"/>
                                  <w:tab w:val="num" w:pos="0"/>
                                </w:tabs>
                                <w:spacing w:after="0"/>
                                <w:ind w:left="53" w:hanging="53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 xml:space="preserve">Нишон дињед, кадоме аз аломатњои зерин ба бўњрони симпато-адреналї хос аст: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br/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Баланшавии фишори хун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пастшавии суръати кори дил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Дарунравї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зиёд шудани миќдори пешоб (Полиурия)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 xml:space="preserve">2. Нишон дињед, кадоме аз аломатњои додашуда ба бўњрони вагоинсулярї хос аст: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Баланшавии фишори хун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зиёдшавии суръати кори дил (Тахикардия)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сафедчатобшавї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пастшавии суръати кори дил (Брадикардия)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>3. Нишон дињед, кадоме аз аломатњои додашуда ба зарарёбии њуљайрањои парасимпатикии асаби њаракатдињандаи чашм хос аст: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br/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Дискинезияи роњњои талхабарор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Дардњо дар ќисми шикам, асосан дар ќисми ноф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Ќурросзанї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Пешбароии ѓўзањои чашм (Экзофталм)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>4. Нишон дињед, кадоме аз аломатњои додашуда ба зарарёбии бофтаи офтобї хос аст: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br/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1) Дискинезияи роњњои талха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Дардњои сахт дар ќисми шикам, асосан дар ќисми ноф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Ќурросзании шикам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Пешбароии ѓўзањои чашм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>5. Дар ваќти зарарёбии ноњияи гипоталамус баландшавии њарорати бадан дида мешавад?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00"/>
                              </w:tblPr>
                              <w:tblGrid>
                                <w:gridCol w:w="171"/>
                                <w:gridCol w:w="6708"/>
                              </w:tblGrid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1). Не</w:t>
                                    </w:r>
                                  </w:p>
                                </w:tc>
                              </w:tr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2). Ња</w:t>
                                    </w:r>
                                  </w:p>
                                </w:tc>
                              </w:tr>
                            </w:tbl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>6. Оёвайроншавии системаи вегетативї дида мешавад њангоми зарарёбии  сутуни симпатики?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00"/>
                              </w:tblPr>
                              <w:tblGrid>
                                <w:gridCol w:w="171"/>
                                <w:gridCol w:w="6708"/>
                              </w:tblGrid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1). Не</w:t>
                                    </w:r>
                                  </w:p>
                                </w:tc>
                              </w:tr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2). Ња</w:t>
                                    </w:r>
                                  </w:p>
                                </w:tc>
                              </w:tr>
                            </w:tbl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 xml:space="preserve">7. Вайроншавии хоб њангоми зарарёбии ноњияи гипоталамус дида мешавад? 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00"/>
                              </w:tblPr>
                              <w:tblGrid>
                                <w:gridCol w:w="171"/>
                                <w:gridCol w:w="6708"/>
                              </w:tblGrid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1). Не</w:t>
                                    </w:r>
                                  </w:p>
                                </w:tc>
                              </w:tr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 xml:space="preserve">2). Ња  </w:t>
                                    </w:r>
                                  </w:p>
                                </w:tc>
                              </w:tr>
                            </w:tbl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 xml:space="preserve">8. Кадоме аз нишонањои клиникї ба зарарёбии ноњияи гипоталамус хос аст: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br/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Вайроншавињои нашвї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Вайроншавии људошавии араќ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Диабети ѓайриќандї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Камшавии њиссиёт бо намуди гузаранда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 xml:space="preserve">9. Кадоме аз аломатњои додашуда ба аломати солярї хос нест?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br/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Дарди сахти печонандаи рўдањо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Дардњо дар ноњияи ноф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Ќурросзании шикам (Метеоризм)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Нимфалаљи яктарафаи бадан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>10. Кадоме аз нишонањои додашуда ба зарарёбии гирењи ситорашакл хос аст?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br/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Аломатњои патологї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Дардњои сўзанда дар як ќисми рўй, гардан ва дастон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Нимфалаљи дастњо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 Нимфалаљи яктарафаи бадан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>11. Кадоме аз нишонањои клиникї ба зарарёбии ноњияи гипоталамус хос аст?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br/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Дардњои сахт дар ќисми шикам, асосан дар ќисми ноф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 Вайроншавии мувозинати њарорати бадан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 xml:space="preserve">3) Вайроншавии метаболизми пўст ва нохуни дстњо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4)Варамнокї дар як ќисми рўй, гардан ва дастон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>12. Кадоме аз нишонањои додашуда ба зарарёбии гирењи симпатики  хос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Бу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рон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ои узвї  (Виссералї)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Вайроншавии мувозинати њарорати бадан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Вайроншавии метаболизми пўст ва нохуни дастњо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Пастшавии  њарорат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>13. Нишон дињед, кадоме аз аломатњои додашуда ба зарарёбии бофтаи офтобї хос аст: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br/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Вайроншавии мувозинати њарорати бадан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Дардњои сахт дар ќисми шикам, асосан дар ќисми ноф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Хурўљњои вайроншавии фаъолияти ритми дил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Дардњои сўзанда дар як ќисми рўй, гардан ва дастон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>14. Кадоме аз нишонањои додашуда ба зарарёбии гирењи ситорашакл хос аст?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br/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Дарди сахти печонандаи рўдањо, ќурросзанї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Дардњои сахт дар ќисми шикам, асосан дар ќисми ноф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Хурўљњои вайроншавии фаъолияти ритми дил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Вайроншавии мувозинати њарорати бадан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 xml:space="preserve">15. Кадоме аз аломатњои додашуда ба  зарарёбии бофтањои симпатикии маркази селиоспиналї хос аст?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br/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Баромадани ѓўзањои чашм (Экзофталм)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Миоз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Мидриаз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Аломати Аргайлла-Робертсон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>16. Нишон дињед, кадоме аз аломатњои додашуда ба зарарёбии њуљайрањои парасимпатикии асаби њаракатдињандаи чашм хос аст: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br/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Баромадани ѓўзањои чашм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Фаромаданиѓўзањои чашм (Энофталм)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Мидриаз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Аломати Аргайлла-Робертсон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>17. Дар њолати зарарёбии ноњияи гипоталамикї баландшавии фишори хун дида мешавад?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171"/>
                                <w:gridCol w:w="6708"/>
                              </w:tblGrid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1). Не</w:t>
                                    </w:r>
                                  </w:p>
                                </w:tc>
                              </w:tr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2). Ња</w:t>
                                    </w:r>
                                  </w:p>
                                </w:tc>
                              </w:tr>
                            </w:tbl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>18. Дар њолати зарарёбии гирењи симпатикї вайроншавињои нашвию-ѓизогирї ба амал меоянд?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171"/>
                                <w:gridCol w:w="6708"/>
                              </w:tblGrid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1). Не</w:t>
                                    </w:r>
                                  </w:p>
                                </w:tc>
                              </w:tr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2). Ња</w:t>
                                    </w:r>
                                  </w:p>
                                </w:tc>
                              </w:tr>
                            </w:tbl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>19. Пароксизмањои нашвию-рагї њангоми зарарёбии ноњияи гипоталамус дида мешаванд?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171"/>
                                <w:gridCol w:w="6708"/>
                              </w:tblGrid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1). Не</w:t>
                                    </w:r>
                                  </w:p>
                                </w:tc>
                              </w:tr>
                              <w:tr w:rsidR="001635C0" w:rsidRPr="00F3107E" w:rsidTr="000074AB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635C0" w:rsidRPr="00F3107E" w:rsidRDefault="001635C0" w:rsidP="00100C8C">
                                    <w:pPr>
                                      <w:spacing w:after="0"/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</w:pPr>
                                    <w:r w:rsidRPr="00F3107E">
                                      <w:rPr>
                                        <w:rFonts w:ascii="Times New Roman Tj" w:hAnsi="Times New Roman Tj"/>
                                        <w:sz w:val="24"/>
                                        <w:szCs w:val="24"/>
                                      </w:rPr>
                                      <w:t>2). Ња</w:t>
                                    </w:r>
                                  </w:p>
                                </w:tc>
                              </w:tr>
                            </w:tbl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 xml:space="preserve">20. Кадоме аз аломатњои додашуда ба нишонањои бемории саръи болої мансуб нестанд?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br/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Њискунии чизи дидашуда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Галлютсинатсияњои бўї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Бу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рон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ои узвї  (Виссералї)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Вайроншавии њиссиёт ба намуди сегментї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>21. Кадоме аз аломатњои додашуда ба нишонањои зарарёбии ноњияи гипоталамус хос аст?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br/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Вайроншавии мувозинати њарорати бадан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Нимфалаљи яктарафаи бадан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Бењисии яктарафаи бадан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 Рефлексњои пирамидии патологї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 xml:space="preserve">22. Кадоме азаломатњои додашуда ба синдроми Горнер хос нестанд?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br/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Баромадани ѓўзањои чашм (Экзофталм)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2) Птоз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3) Миоз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br/>
                                <w:t>4) Фаромадани ѓўзањои чашм (Энофталм)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884012">
                              <w:pPr>
                                <w:spacing w:after="0" w:line="480" w:lineRule="auto"/>
                                <w:jc w:val="center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VIII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>.Боби «Беморињои ирсии дегенеративї»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1. Ба пањншавии аввалиндараљаи вайроншавии ѓизогирии мушакњо </w:t>
                              </w:r>
                              <w:r w:rsidRPr="00F3107E">
                                <w:rPr>
                                  <w:sz w:val="24"/>
                                  <w:szCs w:val="24"/>
                                </w:rPr>
                                <w:t xml:space="preserve">мансуб аст: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вайроншавии ѓизогирии мушакии Дюшенн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амиотрофияи њароммаѓзии Верднига-Гоффманна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амиотрофияи њароммаѓзии Арана-Дюшенна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амиотрофияи асабии Шарко-Мари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2. Ба пањншавии дуюминдараљаи вайроншавии ѓизогирии мушакњо </w:t>
                              </w:r>
                              <w:r w:rsidRPr="00F3107E">
                                <w:rPr>
                                  <w:sz w:val="24"/>
                                  <w:szCs w:val="24"/>
                                </w:rPr>
                                <w:t>мансуб аст: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вайроншавии ѓизогирии мушакии Дюшенн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миопатияи Эрба-Рота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амиотрофияи њароммаѓзии Верднига-Гоффманна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миопатияи Ландузи-Дежерина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3.Харобшавии мушакњо њангоми вайроншавии ѓизогирии мушакњо хос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2)Ња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4. «Роњгардии мурѓобимонанд» тезтар њангоми кадом бемори ба амал меояд?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миопатияи Ландузи-Дежерина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амиотрофияи Верднига-Гоффманна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вайроншавии ѓизогирии мушакии Дюшенн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амиотрофияи Шарко-Мари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5. Вайроншавии ѓизогирии мушакии Дюшенниаз синни чандсолагї сар мешавад: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то 1 солагї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2-5 солагї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баъди 20 солагї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баъди 45 солагї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6. Ба миопатияи Дюшенн камаќлї хос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7. Кадом мушакњо њангоми миопатияи Эрба-Рота аввалин шуда зарар меёбанд?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мушакњои бозу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мушакњои ќисми миён ва ќисмњои наздики пойњо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ќисми поёнии даст ва пой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мушакњои рўй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8. Аввалин нишонањои клиники миопатияи Ландузи-Дежерина кай пайдо мешавад?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дар 2-5 сол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14-15 сол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20-25 сол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35-40 сол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9. Кадоме аз миопатияњо равияи сабук дорад?     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Эрба-Рота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Дюшенна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амиотрофияи Верднига-Гоффманна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4) Ландузи-Дежерина 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10. Аломати «пешонии њамвор» дида мешавад дар кадом 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олат ба назар мерасад?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миопатияи Дюшенна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миопатияи Эрба-Рота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миопатияи Ландузи-Дежерина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амиотрофияи Кугелберга-Веландер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11. Њангоми кадом миопатия вайроншавињои ѓизогирї дар мушаки дил дида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Эрба-Рота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Дюшенна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Шарко-Мари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Арана-Дюшенна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12. Ба миопатияи Шарко-Мари  хос аст: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Роњгардии мурѓобимонанд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Зарарбинии мушакњои рўй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Роњгардии перомонанд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Псевдогипертрофияи мушакњо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13. Ба амиотрофияи Верднига-Гоффманна хос аст: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пасти тонуси мушакњо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псевдогипертрофияи мушакњо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3) </w:t>
                              </w:r>
                              <w:r w:rsidRPr="00F3107E">
                                <w:rPr>
                                  <w:sz w:val="24"/>
                                  <w:szCs w:val="24"/>
                                </w:rPr>
                                <w:t xml:space="preserve">инкишофи 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камаќлї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вайроншавии ѓизогирии мушакњои дил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14. Сабаби марг њангоми амиотрофияи Верднига-Гоффманн дар чист?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варами маѓзи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фалаљи мушакњои нафас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норасоии гурдањо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норасоии дил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15. Ба  амиотрофияи њароммаѓзии Арана-Дюшенна хос аст: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Харобшавии мушакњои пойњо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Дохилшавии мушакњои рўй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Псевдогипертрофияи мушакњо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Харобшавии мушакњои панља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  16.  Њангоми  амиотрофияи асабї, шохањои пеши њароммаѓз зарар мебинанд?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17. Вайроншавии њиссиёт њангоми харобшавии ављгирандаи мушакњо хос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18. Вайроншавии њиссиёт њангоми амиотрофияи асабї дида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19. Дар кадом синну сол бештар амиотрофия Шарко-Мари  дида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2-5 сол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20-25 сол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13-17 сол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40-50 сол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20. Њангоми амиотрофияи њароммаѓзї зарарёбии кадом 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уљайра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о дида мешаванд?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њуљайрањои шохаи пеши њароммаѓз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асабњои сутунмўњра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њуљайрањои шохаи ќафои њароммаѓз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асабњои канорї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00044A">
                              <w:pPr>
                                <w:spacing w:after="0"/>
                                <w:jc w:val="center"/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IX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b/>
                                  <w:sz w:val="24"/>
                                  <w:szCs w:val="24"/>
                                </w:rPr>
                                <w:t>.Боби «Усобњо (неврозњо)»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1. Усобњо – ин вайроншавии асаби барнагарданда: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2. Кадом намуди усобњо мављуд нестанд?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Усоби њолатњои музоњим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Коњиши асаб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Асабдардї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Ѓашёнї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3. Дар кадом ќисми маѓзи сар дигаргунї њангоми усобњо дида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лимбико-ретикулярї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гирењњои зериќишрї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њастаи асабњои косахонаи маѓзи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4) куррањои калони сар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4. Ба коњиши асаб хос нест: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тез мондашавї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гирёнчакї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тарснокї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4)баландњассосї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5. Фобия – ин њисси чист?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тарснокї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хурсандї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ќањр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гуруснагї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6. Клаустрофобия ин: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тарси дар маркази диќќат будан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2) тарси љойњои тангу мањкам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тарс аз торикї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тарс дар љойњои кушод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7. Агорафобия ин: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тарси љойњои тангу мањкам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тарс дар љойњои кушод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тарс аз хун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тарси гирифторшавї басаратон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8. Харобшавии асабњо њангоми кадом намуди усобњо дида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ѓашён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2) Усоби њолатњои музоњим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коњиши асаб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депрессивї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9. Фобияњо ба чунин намуди усобњо хосанд: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усоби њолатњои музоњим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коњиши асаб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ѓашён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ипохондрикї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10. Ба усобњои ипохондрикї хосанд: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баландшавии диќќат ба саломатии худ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тез мондашавї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њассосиятнокї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тарси љойњои тангу мањкам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11. Калимаи «истерия» чї маъно дорад?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сар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забон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3) бачадон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љигар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12. Кадом намуди усобњоро бештар бо беморињои асаб фарќияти ташхисї мекунанд?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ѓашён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коњиши асаб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усоби њолатњои музоњим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депрессивї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13. Ба ѓашён хос аст: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к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ӯ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шиш кардан, ки дар маркази диќќати атрофиён бошад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клаустрофобия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хандаи маљбур кардашуда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њассосиятї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14. Кадом намуди роњгардї 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ангоми ѓашёни гемиплегї дида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Вернике-Манна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Тода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нимфалаљи спастикї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Лухтакї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15. Њангоми ѓашён наомадани пешоб дида мешавад 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1) Ња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2) Не 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16. Њангоми ѓашён фалаљ дида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17. Њолатњои музоњим ба кадом намуди усобњо хос аст?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Коњиши асаб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Ѓашён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Обсессивно-тарсї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Ипохондрикї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 xml:space="preserve">18. Аломати «лиќоб»  дар кадом </w:t>
                              </w:r>
                              <w:r w:rsidRPr="00F3107E">
                                <w:rPr>
                                  <w:rFonts w:ascii="Palatino Linotype" w:hAnsi="Palatino Linotype"/>
                                  <w:sz w:val="24"/>
                                  <w:szCs w:val="24"/>
                                </w:rPr>
                                <w:t>ҳ</w:t>
                              </w: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олат ба амал меояд?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Ѓашён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Коњиши асаб</w:t>
                              </w:r>
                            </w:p>
                            <w:p w:rsidR="001635C0" w:rsidRPr="00F3107E" w:rsidRDefault="001635C0" w:rsidP="001D45D6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Усоби њолатњои музоњим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Депрессивї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19. Њангоми коњиши асаб рефлексњои  паи баланд мешаванд?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20. Њангоми коњиши асаб вайроншавии ѓадудњои дарунї дида мешавад?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Ња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Не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21. Кадом доруњо бештар барои табобати  усобњо истифода мешаванд?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Транквилизаторњо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Хобравонанда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Зиддихурўљї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Фаъолкунандањои табиї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22. Кадоме аз доруворињо ба антидепрессантњо мансубанд?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1) Седуксен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2) Амитриптилин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3) Дроперидол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</w:pPr>
                              <w:r w:rsidRPr="00F3107E"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</w:rPr>
                                <w:t>4) Новопассит</w:t>
                              </w:r>
                            </w:p>
                            <w:p w:rsidR="001635C0" w:rsidRPr="00F3107E" w:rsidRDefault="001635C0" w:rsidP="00100C8C">
                              <w:pPr>
                                <w:spacing w:after="0"/>
                                <w:rPr>
                                  <w:rFonts w:ascii="Times New Roman Tj" w:hAnsi="Times New Roman Tj"/>
                                  <w:sz w:val="24"/>
                                  <w:szCs w:val="24"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:rsidR="001635C0" w:rsidRPr="00F3107E" w:rsidRDefault="001635C0" w:rsidP="00100C8C">
                        <w:pPr>
                          <w:spacing w:after="0"/>
                          <w:rPr>
                            <w:rFonts w:ascii="Times New Roman Tj" w:hAnsi="Times New Roman Tj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1635C0" w:rsidRPr="00F3107E" w:rsidRDefault="001635C0" w:rsidP="00100C8C">
                  <w:pPr>
                    <w:spacing w:after="0"/>
                    <w:rPr>
                      <w:rFonts w:ascii="Times New Roman Tj" w:hAnsi="Times New Roman Tj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1635C0" w:rsidRPr="00F3107E" w:rsidRDefault="001635C0" w:rsidP="00100C8C">
            <w:pPr>
              <w:spacing w:after="0" w:line="240" w:lineRule="auto"/>
              <w:rPr>
                <w:rFonts w:ascii="Times New Roman Tj" w:hAnsi="Times New Roman Tj"/>
                <w:sz w:val="24"/>
                <w:szCs w:val="24"/>
                <w:lang w:val="en-US"/>
              </w:rPr>
            </w:pPr>
          </w:p>
        </w:tc>
        <w:tc>
          <w:tcPr>
            <w:tcW w:w="263" w:type="dxa"/>
            <w:vAlign w:val="center"/>
          </w:tcPr>
          <w:p w:rsidR="001635C0" w:rsidRPr="00F3107E" w:rsidRDefault="001635C0" w:rsidP="00100C8C">
            <w:pPr>
              <w:spacing w:after="0"/>
              <w:ind w:left="4945"/>
              <w:rPr>
                <w:rFonts w:ascii="Times New Roman Tj" w:hAnsi="Times New Roman Tj"/>
                <w:sz w:val="24"/>
                <w:szCs w:val="24"/>
                <w:lang w:val="en-US"/>
              </w:rPr>
            </w:pPr>
          </w:p>
        </w:tc>
      </w:tr>
    </w:tbl>
    <w:p w:rsidR="001635C0" w:rsidRPr="00F3107E" w:rsidRDefault="001635C0" w:rsidP="00100C8C">
      <w:pPr>
        <w:spacing w:after="0"/>
        <w:rPr>
          <w:rFonts w:ascii="Times New Roman Tj" w:hAnsi="Times New Roman Tj"/>
          <w:b/>
          <w:bCs/>
          <w:sz w:val="24"/>
          <w:szCs w:val="24"/>
        </w:rPr>
      </w:pPr>
    </w:p>
    <w:sectPr w:rsidR="001635C0" w:rsidRPr="00F3107E" w:rsidSect="0032534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5C0" w:rsidRDefault="001635C0" w:rsidP="00AA20C7">
      <w:pPr>
        <w:spacing w:after="0" w:line="240" w:lineRule="auto"/>
      </w:pPr>
      <w:r>
        <w:separator/>
      </w:r>
    </w:p>
  </w:endnote>
  <w:endnote w:type="continuationSeparator" w:id="1">
    <w:p w:rsidR="001635C0" w:rsidRDefault="001635C0" w:rsidP="00AA2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5C0" w:rsidRDefault="001635C0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1635C0" w:rsidRDefault="001635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5C0" w:rsidRDefault="001635C0" w:rsidP="00AA20C7">
      <w:pPr>
        <w:spacing w:after="0" w:line="240" w:lineRule="auto"/>
      </w:pPr>
      <w:r>
        <w:separator/>
      </w:r>
    </w:p>
  </w:footnote>
  <w:footnote w:type="continuationSeparator" w:id="1">
    <w:p w:rsidR="001635C0" w:rsidRDefault="001635C0" w:rsidP="00AA20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94974"/>
    <w:multiLevelType w:val="hybridMultilevel"/>
    <w:tmpl w:val="3C366D7A"/>
    <w:lvl w:ilvl="0" w:tplc="757EF838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D84532"/>
    <w:multiLevelType w:val="hybridMultilevel"/>
    <w:tmpl w:val="2FC4DC3E"/>
    <w:lvl w:ilvl="0" w:tplc="717AF4FC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1D54A3"/>
    <w:multiLevelType w:val="hybridMultilevel"/>
    <w:tmpl w:val="3536DF0E"/>
    <w:lvl w:ilvl="0" w:tplc="A5F6386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DE41CC7"/>
    <w:multiLevelType w:val="hybridMultilevel"/>
    <w:tmpl w:val="81A40368"/>
    <w:lvl w:ilvl="0" w:tplc="7CF2E868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1760015"/>
    <w:multiLevelType w:val="hybridMultilevel"/>
    <w:tmpl w:val="85C42C62"/>
    <w:lvl w:ilvl="0" w:tplc="2ACC4800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3B94428"/>
    <w:multiLevelType w:val="hybridMultilevel"/>
    <w:tmpl w:val="18885A5A"/>
    <w:lvl w:ilvl="0" w:tplc="45C06304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F5299E"/>
    <w:multiLevelType w:val="hybridMultilevel"/>
    <w:tmpl w:val="E9EC87C6"/>
    <w:lvl w:ilvl="0" w:tplc="BE10E81A">
      <w:start w:val="1"/>
      <w:numFmt w:val="decimal"/>
      <w:lvlText w:val="%1."/>
      <w:lvlJc w:val="left"/>
      <w:pPr>
        <w:ind w:left="12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0410F41"/>
    <w:multiLevelType w:val="hybridMultilevel"/>
    <w:tmpl w:val="7814FD8E"/>
    <w:lvl w:ilvl="0" w:tplc="4AAC16A8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AAC3466"/>
    <w:multiLevelType w:val="hybridMultilevel"/>
    <w:tmpl w:val="9A1E0ABA"/>
    <w:lvl w:ilvl="0" w:tplc="35B4B97E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3877DE8"/>
    <w:multiLevelType w:val="hybridMultilevel"/>
    <w:tmpl w:val="82E07502"/>
    <w:lvl w:ilvl="0" w:tplc="015A20C4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4086775"/>
    <w:multiLevelType w:val="hybridMultilevel"/>
    <w:tmpl w:val="E8D6E67E"/>
    <w:lvl w:ilvl="0" w:tplc="65DC1CEC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702045B"/>
    <w:multiLevelType w:val="hybridMultilevel"/>
    <w:tmpl w:val="6FE06996"/>
    <w:lvl w:ilvl="0" w:tplc="A4D8958A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A395707"/>
    <w:multiLevelType w:val="hybridMultilevel"/>
    <w:tmpl w:val="DF428816"/>
    <w:lvl w:ilvl="0" w:tplc="EA20725E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CB65D97"/>
    <w:multiLevelType w:val="hybridMultilevel"/>
    <w:tmpl w:val="BB203158"/>
    <w:lvl w:ilvl="0" w:tplc="2368D15E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F0025EB"/>
    <w:multiLevelType w:val="hybridMultilevel"/>
    <w:tmpl w:val="C6F63DA8"/>
    <w:lvl w:ilvl="0" w:tplc="BE10E81A">
      <w:start w:val="1"/>
      <w:numFmt w:val="decimal"/>
      <w:lvlText w:val="%1."/>
      <w:lvlJc w:val="left"/>
      <w:pPr>
        <w:ind w:left="12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053601A"/>
    <w:multiLevelType w:val="hybridMultilevel"/>
    <w:tmpl w:val="75C0BAD4"/>
    <w:lvl w:ilvl="0" w:tplc="6218C4F4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06C2AF4"/>
    <w:multiLevelType w:val="hybridMultilevel"/>
    <w:tmpl w:val="75F23636"/>
    <w:lvl w:ilvl="0" w:tplc="88F4A34E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0775AEF"/>
    <w:multiLevelType w:val="hybridMultilevel"/>
    <w:tmpl w:val="40C655A6"/>
    <w:lvl w:ilvl="0" w:tplc="AA505F3E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15817EC"/>
    <w:multiLevelType w:val="hybridMultilevel"/>
    <w:tmpl w:val="43A81166"/>
    <w:lvl w:ilvl="0" w:tplc="D908AFFA">
      <w:start w:val="1"/>
      <w:numFmt w:val="decimal"/>
      <w:lvlText w:val="%1."/>
      <w:lvlJc w:val="left"/>
      <w:pPr>
        <w:ind w:left="1211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17E3219"/>
    <w:multiLevelType w:val="hybridMultilevel"/>
    <w:tmpl w:val="F9DE4028"/>
    <w:lvl w:ilvl="0" w:tplc="CBA28E64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1883C52"/>
    <w:multiLevelType w:val="hybridMultilevel"/>
    <w:tmpl w:val="E27067D8"/>
    <w:lvl w:ilvl="0" w:tplc="FFF6349E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2AA291B"/>
    <w:multiLevelType w:val="hybridMultilevel"/>
    <w:tmpl w:val="876244DE"/>
    <w:lvl w:ilvl="0" w:tplc="37529D92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3EC7ADA"/>
    <w:multiLevelType w:val="hybridMultilevel"/>
    <w:tmpl w:val="1B8880D0"/>
    <w:lvl w:ilvl="0" w:tplc="B712B11C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5337F2E"/>
    <w:multiLevelType w:val="hybridMultilevel"/>
    <w:tmpl w:val="408CCDF0"/>
    <w:lvl w:ilvl="0" w:tplc="1758FE94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CE52722"/>
    <w:multiLevelType w:val="hybridMultilevel"/>
    <w:tmpl w:val="30825E66"/>
    <w:lvl w:ilvl="0" w:tplc="D7B827EE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21B27E0"/>
    <w:multiLevelType w:val="hybridMultilevel"/>
    <w:tmpl w:val="A71445C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25A1A6D"/>
    <w:multiLevelType w:val="hybridMultilevel"/>
    <w:tmpl w:val="3536DF0E"/>
    <w:lvl w:ilvl="0" w:tplc="A5F6386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38F50F4"/>
    <w:multiLevelType w:val="hybridMultilevel"/>
    <w:tmpl w:val="CAF224EE"/>
    <w:lvl w:ilvl="0" w:tplc="037865C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4F61C0E"/>
    <w:multiLevelType w:val="hybridMultilevel"/>
    <w:tmpl w:val="1626284A"/>
    <w:lvl w:ilvl="0" w:tplc="4CD4F7CC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7627FFB"/>
    <w:multiLevelType w:val="hybridMultilevel"/>
    <w:tmpl w:val="942CE1A0"/>
    <w:lvl w:ilvl="0" w:tplc="BE10E81A">
      <w:start w:val="1"/>
      <w:numFmt w:val="decimal"/>
      <w:lvlText w:val="%1."/>
      <w:lvlJc w:val="left"/>
      <w:pPr>
        <w:ind w:left="12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89B0E27"/>
    <w:multiLevelType w:val="hybridMultilevel"/>
    <w:tmpl w:val="1C6CC774"/>
    <w:lvl w:ilvl="0" w:tplc="EE5ABBF4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0F02169"/>
    <w:multiLevelType w:val="hybridMultilevel"/>
    <w:tmpl w:val="F53234BC"/>
    <w:lvl w:ilvl="0" w:tplc="EC2877A2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2081563"/>
    <w:multiLevelType w:val="hybridMultilevel"/>
    <w:tmpl w:val="3C3C170E"/>
    <w:lvl w:ilvl="0" w:tplc="7546704A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822257A"/>
    <w:multiLevelType w:val="hybridMultilevel"/>
    <w:tmpl w:val="39BC4ED8"/>
    <w:lvl w:ilvl="0" w:tplc="4E1841DE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8F77408"/>
    <w:multiLevelType w:val="hybridMultilevel"/>
    <w:tmpl w:val="E682B210"/>
    <w:lvl w:ilvl="0" w:tplc="98127F58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lvl w:ilvl="0" w:tplc="D908AFFA">
        <w:start w:val="1"/>
        <w:numFmt w:val="decimal"/>
        <w:suff w:val="nothing"/>
        <w:lvlText w:val="%1."/>
        <w:lvlJc w:val="left"/>
        <w:pPr>
          <w:ind w:left="927" w:hanging="360"/>
        </w:pPr>
        <w:rPr>
          <w:rFonts w:cs="Times New Roman"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04F"/>
    <w:rsid w:val="0000044A"/>
    <w:rsid w:val="00001E3F"/>
    <w:rsid w:val="00002AD4"/>
    <w:rsid w:val="000074AB"/>
    <w:rsid w:val="00014A04"/>
    <w:rsid w:val="00016B45"/>
    <w:rsid w:val="000205F6"/>
    <w:rsid w:val="00022025"/>
    <w:rsid w:val="0002241D"/>
    <w:rsid w:val="00022BE1"/>
    <w:rsid w:val="00022CFE"/>
    <w:rsid w:val="00024A4E"/>
    <w:rsid w:val="000300A1"/>
    <w:rsid w:val="00030A26"/>
    <w:rsid w:val="00032F96"/>
    <w:rsid w:val="0003615F"/>
    <w:rsid w:val="00040CD2"/>
    <w:rsid w:val="000473F3"/>
    <w:rsid w:val="00050A78"/>
    <w:rsid w:val="000525A1"/>
    <w:rsid w:val="00060E13"/>
    <w:rsid w:val="00062FBA"/>
    <w:rsid w:val="000644F8"/>
    <w:rsid w:val="00064A53"/>
    <w:rsid w:val="00064B08"/>
    <w:rsid w:val="000671D6"/>
    <w:rsid w:val="00067D99"/>
    <w:rsid w:val="00072CA7"/>
    <w:rsid w:val="00073AC0"/>
    <w:rsid w:val="00077AA7"/>
    <w:rsid w:val="0008218B"/>
    <w:rsid w:val="0008306B"/>
    <w:rsid w:val="000832E6"/>
    <w:rsid w:val="000868AF"/>
    <w:rsid w:val="000904A5"/>
    <w:rsid w:val="0009057D"/>
    <w:rsid w:val="000945FD"/>
    <w:rsid w:val="00094BB2"/>
    <w:rsid w:val="000A16DC"/>
    <w:rsid w:val="000A228D"/>
    <w:rsid w:val="000A3FFE"/>
    <w:rsid w:val="000A41B0"/>
    <w:rsid w:val="000A78D1"/>
    <w:rsid w:val="000B1EBB"/>
    <w:rsid w:val="000B2D8D"/>
    <w:rsid w:val="000B3BC2"/>
    <w:rsid w:val="000B50E3"/>
    <w:rsid w:val="000B71F9"/>
    <w:rsid w:val="000C40C4"/>
    <w:rsid w:val="000C5AE6"/>
    <w:rsid w:val="000C5F25"/>
    <w:rsid w:val="000D5F49"/>
    <w:rsid w:val="000E773B"/>
    <w:rsid w:val="000E7F37"/>
    <w:rsid w:val="000F0A6D"/>
    <w:rsid w:val="000F1EB4"/>
    <w:rsid w:val="000F2548"/>
    <w:rsid w:val="000F35A8"/>
    <w:rsid w:val="000F5069"/>
    <w:rsid w:val="0010033E"/>
    <w:rsid w:val="00100C8C"/>
    <w:rsid w:val="0010113A"/>
    <w:rsid w:val="00101465"/>
    <w:rsid w:val="0010233E"/>
    <w:rsid w:val="00105579"/>
    <w:rsid w:val="0010611B"/>
    <w:rsid w:val="00106A30"/>
    <w:rsid w:val="0011020E"/>
    <w:rsid w:val="00112463"/>
    <w:rsid w:val="001125E5"/>
    <w:rsid w:val="00112A3C"/>
    <w:rsid w:val="00116395"/>
    <w:rsid w:val="001166F3"/>
    <w:rsid w:val="00117D08"/>
    <w:rsid w:val="00122899"/>
    <w:rsid w:val="00123E6B"/>
    <w:rsid w:val="001329BE"/>
    <w:rsid w:val="00133D9B"/>
    <w:rsid w:val="0013576E"/>
    <w:rsid w:val="00140044"/>
    <w:rsid w:val="0014059E"/>
    <w:rsid w:val="00146F7B"/>
    <w:rsid w:val="00147339"/>
    <w:rsid w:val="00157CBE"/>
    <w:rsid w:val="00161762"/>
    <w:rsid w:val="001635C0"/>
    <w:rsid w:val="00163723"/>
    <w:rsid w:val="00163B44"/>
    <w:rsid w:val="00164746"/>
    <w:rsid w:val="00167A1E"/>
    <w:rsid w:val="001714EF"/>
    <w:rsid w:val="0017279A"/>
    <w:rsid w:val="00173F3B"/>
    <w:rsid w:val="00174AA1"/>
    <w:rsid w:val="0017515D"/>
    <w:rsid w:val="0018457E"/>
    <w:rsid w:val="00187FBE"/>
    <w:rsid w:val="00190C1C"/>
    <w:rsid w:val="00192961"/>
    <w:rsid w:val="00194F2B"/>
    <w:rsid w:val="00196039"/>
    <w:rsid w:val="001A4B82"/>
    <w:rsid w:val="001A606F"/>
    <w:rsid w:val="001B0022"/>
    <w:rsid w:val="001B2DC5"/>
    <w:rsid w:val="001B340D"/>
    <w:rsid w:val="001B34E2"/>
    <w:rsid w:val="001B6B14"/>
    <w:rsid w:val="001C1B22"/>
    <w:rsid w:val="001C5C0D"/>
    <w:rsid w:val="001D05AE"/>
    <w:rsid w:val="001D45D6"/>
    <w:rsid w:val="001D6E7B"/>
    <w:rsid w:val="001D7477"/>
    <w:rsid w:val="001E3910"/>
    <w:rsid w:val="001E4CDD"/>
    <w:rsid w:val="001F1DE1"/>
    <w:rsid w:val="001F59E7"/>
    <w:rsid w:val="0020087B"/>
    <w:rsid w:val="00200BD2"/>
    <w:rsid w:val="00200E4A"/>
    <w:rsid w:val="00202A97"/>
    <w:rsid w:val="002033DB"/>
    <w:rsid w:val="0020470E"/>
    <w:rsid w:val="00205BEE"/>
    <w:rsid w:val="002075CE"/>
    <w:rsid w:val="00207868"/>
    <w:rsid w:val="00210F7B"/>
    <w:rsid w:val="00211C8A"/>
    <w:rsid w:val="0021288A"/>
    <w:rsid w:val="002210B1"/>
    <w:rsid w:val="00223649"/>
    <w:rsid w:val="002259B2"/>
    <w:rsid w:val="00226E23"/>
    <w:rsid w:val="00227E4D"/>
    <w:rsid w:val="00233BB8"/>
    <w:rsid w:val="00235020"/>
    <w:rsid w:val="002358BD"/>
    <w:rsid w:val="00235A78"/>
    <w:rsid w:val="0024149F"/>
    <w:rsid w:val="0024201D"/>
    <w:rsid w:val="00251EB0"/>
    <w:rsid w:val="002557BE"/>
    <w:rsid w:val="00260167"/>
    <w:rsid w:val="00275C67"/>
    <w:rsid w:val="00277994"/>
    <w:rsid w:val="002807E2"/>
    <w:rsid w:val="0028161D"/>
    <w:rsid w:val="00282405"/>
    <w:rsid w:val="002919E0"/>
    <w:rsid w:val="00291A74"/>
    <w:rsid w:val="002930BC"/>
    <w:rsid w:val="0029595B"/>
    <w:rsid w:val="002A2772"/>
    <w:rsid w:val="002A2F8D"/>
    <w:rsid w:val="002B16E5"/>
    <w:rsid w:val="002B26B7"/>
    <w:rsid w:val="002B31C8"/>
    <w:rsid w:val="002B595F"/>
    <w:rsid w:val="002B7C24"/>
    <w:rsid w:val="002C77BD"/>
    <w:rsid w:val="002D1C12"/>
    <w:rsid w:val="002D2258"/>
    <w:rsid w:val="002D46F7"/>
    <w:rsid w:val="002D54D8"/>
    <w:rsid w:val="002E62DA"/>
    <w:rsid w:val="002F2A4C"/>
    <w:rsid w:val="002F3CDA"/>
    <w:rsid w:val="002F6A61"/>
    <w:rsid w:val="002F7338"/>
    <w:rsid w:val="00303712"/>
    <w:rsid w:val="00305A88"/>
    <w:rsid w:val="0031111D"/>
    <w:rsid w:val="00317027"/>
    <w:rsid w:val="0032159F"/>
    <w:rsid w:val="00322300"/>
    <w:rsid w:val="003232CF"/>
    <w:rsid w:val="003237C4"/>
    <w:rsid w:val="00325348"/>
    <w:rsid w:val="00327D27"/>
    <w:rsid w:val="00331B9E"/>
    <w:rsid w:val="00332089"/>
    <w:rsid w:val="00332FE3"/>
    <w:rsid w:val="003343F7"/>
    <w:rsid w:val="00340771"/>
    <w:rsid w:val="003413B9"/>
    <w:rsid w:val="00347BCA"/>
    <w:rsid w:val="0035073F"/>
    <w:rsid w:val="003507C2"/>
    <w:rsid w:val="00350E9A"/>
    <w:rsid w:val="00352785"/>
    <w:rsid w:val="00355425"/>
    <w:rsid w:val="0035795E"/>
    <w:rsid w:val="00360CA1"/>
    <w:rsid w:val="00360DDF"/>
    <w:rsid w:val="00362788"/>
    <w:rsid w:val="00363238"/>
    <w:rsid w:val="00364B26"/>
    <w:rsid w:val="00364E1C"/>
    <w:rsid w:val="003665B6"/>
    <w:rsid w:val="00371106"/>
    <w:rsid w:val="00371D51"/>
    <w:rsid w:val="00373A03"/>
    <w:rsid w:val="003751AD"/>
    <w:rsid w:val="003924F7"/>
    <w:rsid w:val="00392AC5"/>
    <w:rsid w:val="00393322"/>
    <w:rsid w:val="00394175"/>
    <w:rsid w:val="003A14DE"/>
    <w:rsid w:val="003A4CAE"/>
    <w:rsid w:val="003B19E5"/>
    <w:rsid w:val="003B1A0F"/>
    <w:rsid w:val="003B2AD1"/>
    <w:rsid w:val="003B5906"/>
    <w:rsid w:val="003B6318"/>
    <w:rsid w:val="003B6A49"/>
    <w:rsid w:val="003C01D8"/>
    <w:rsid w:val="003C1008"/>
    <w:rsid w:val="003C6185"/>
    <w:rsid w:val="003C754E"/>
    <w:rsid w:val="003D0325"/>
    <w:rsid w:val="003D1DC7"/>
    <w:rsid w:val="003D4E22"/>
    <w:rsid w:val="003E350E"/>
    <w:rsid w:val="003E75A4"/>
    <w:rsid w:val="003F0021"/>
    <w:rsid w:val="003F0452"/>
    <w:rsid w:val="003F0C52"/>
    <w:rsid w:val="003F0CA2"/>
    <w:rsid w:val="003F197B"/>
    <w:rsid w:val="003F1B92"/>
    <w:rsid w:val="003F59FB"/>
    <w:rsid w:val="004002BD"/>
    <w:rsid w:val="00403F50"/>
    <w:rsid w:val="00404402"/>
    <w:rsid w:val="004102C6"/>
    <w:rsid w:val="00411910"/>
    <w:rsid w:val="004128E7"/>
    <w:rsid w:val="0041396F"/>
    <w:rsid w:val="00414BBB"/>
    <w:rsid w:val="00415F6C"/>
    <w:rsid w:val="00417554"/>
    <w:rsid w:val="00420A7E"/>
    <w:rsid w:val="00423204"/>
    <w:rsid w:val="00423AD4"/>
    <w:rsid w:val="004242DF"/>
    <w:rsid w:val="00424CB1"/>
    <w:rsid w:val="00425F3F"/>
    <w:rsid w:val="00433C4E"/>
    <w:rsid w:val="004400AD"/>
    <w:rsid w:val="00440413"/>
    <w:rsid w:val="004411DD"/>
    <w:rsid w:val="00441200"/>
    <w:rsid w:val="004418EF"/>
    <w:rsid w:val="00442CCA"/>
    <w:rsid w:val="00444ABE"/>
    <w:rsid w:val="004475C2"/>
    <w:rsid w:val="004523A6"/>
    <w:rsid w:val="00452F8B"/>
    <w:rsid w:val="0045474E"/>
    <w:rsid w:val="0046105E"/>
    <w:rsid w:val="004625B5"/>
    <w:rsid w:val="00464C94"/>
    <w:rsid w:val="0047660A"/>
    <w:rsid w:val="00477598"/>
    <w:rsid w:val="00480C08"/>
    <w:rsid w:val="00482705"/>
    <w:rsid w:val="00483538"/>
    <w:rsid w:val="00487337"/>
    <w:rsid w:val="00496EAD"/>
    <w:rsid w:val="004A188E"/>
    <w:rsid w:val="004A228B"/>
    <w:rsid w:val="004A4822"/>
    <w:rsid w:val="004A5039"/>
    <w:rsid w:val="004A7F9B"/>
    <w:rsid w:val="004B137C"/>
    <w:rsid w:val="004B5012"/>
    <w:rsid w:val="004B6F4F"/>
    <w:rsid w:val="004C0D68"/>
    <w:rsid w:val="004C239B"/>
    <w:rsid w:val="004C3B90"/>
    <w:rsid w:val="004C460D"/>
    <w:rsid w:val="004C62A8"/>
    <w:rsid w:val="004D0670"/>
    <w:rsid w:val="004D227F"/>
    <w:rsid w:val="004D29C8"/>
    <w:rsid w:val="004D2D9B"/>
    <w:rsid w:val="004D432D"/>
    <w:rsid w:val="004D4618"/>
    <w:rsid w:val="004D5783"/>
    <w:rsid w:val="004D64C4"/>
    <w:rsid w:val="004D66EB"/>
    <w:rsid w:val="004D7616"/>
    <w:rsid w:val="004E062C"/>
    <w:rsid w:val="004E181C"/>
    <w:rsid w:val="004E4BC8"/>
    <w:rsid w:val="004E510B"/>
    <w:rsid w:val="004F5235"/>
    <w:rsid w:val="004F657A"/>
    <w:rsid w:val="00503B54"/>
    <w:rsid w:val="00507249"/>
    <w:rsid w:val="00507601"/>
    <w:rsid w:val="005121E3"/>
    <w:rsid w:val="00513F5B"/>
    <w:rsid w:val="00514CCE"/>
    <w:rsid w:val="005151E1"/>
    <w:rsid w:val="00517885"/>
    <w:rsid w:val="00520588"/>
    <w:rsid w:val="00520A5D"/>
    <w:rsid w:val="00520B9B"/>
    <w:rsid w:val="005221B9"/>
    <w:rsid w:val="0052391F"/>
    <w:rsid w:val="0052426E"/>
    <w:rsid w:val="00524800"/>
    <w:rsid w:val="00525329"/>
    <w:rsid w:val="0053213E"/>
    <w:rsid w:val="00533C5F"/>
    <w:rsid w:val="005413AF"/>
    <w:rsid w:val="0054431A"/>
    <w:rsid w:val="005466AA"/>
    <w:rsid w:val="0054688C"/>
    <w:rsid w:val="00546ACB"/>
    <w:rsid w:val="0055063B"/>
    <w:rsid w:val="00550827"/>
    <w:rsid w:val="0055610C"/>
    <w:rsid w:val="00556ADD"/>
    <w:rsid w:val="00557C5B"/>
    <w:rsid w:val="00561C3A"/>
    <w:rsid w:val="00563154"/>
    <w:rsid w:val="005639F5"/>
    <w:rsid w:val="00566E41"/>
    <w:rsid w:val="0056779E"/>
    <w:rsid w:val="00567D5B"/>
    <w:rsid w:val="005810D8"/>
    <w:rsid w:val="0058131A"/>
    <w:rsid w:val="005817B5"/>
    <w:rsid w:val="00584961"/>
    <w:rsid w:val="00586C8D"/>
    <w:rsid w:val="00591F3A"/>
    <w:rsid w:val="005930E3"/>
    <w:rsid w:val="00596C9E"/>
    <w:rsid w:val="0059790F"/>
    <w:rsid w:val="00597C98"/>
    <w:rsid w:val="005A1B48"/>
    <w:rsid w:val="005A2F9B"/>
    <w:rsid w:val="005A3F14"/>
    <w:rsid w:val="005A79B8"/>
    <w:rsid w:val="005C00E2"/>
    <w:rsid w:val="005C0632"/>
    <w:rsid w:val="005C0931"/>
    <w:rsid w:val="005C1CC3"/>
    <w:rsid w:val="005C2306"/>
    <w:rsid w:val="005C3AD5"/>
    <w:rsid w:val="005C445A"/>
    <w:rsid w:val="005C7892"/>
    <w:rsid w:val="005C7E73"/>
    <w:rsid w:val="005D48F4"/>
    <w:rsid w:val="005D5A87"/>
    <w:rsid w:val="005E032E"/>
    <w:rsid w:val="005E067A"/>
    <w:rsid w:val="005E2B25"/>
    <w:rsid w:val="005E2F74"/>
    <w:rsid w:val="005E5085"/>
    <w:rsid w:val="005F10CE"/>
    <w:rsid w:val="005F734F"/>
    <w:rsid w:val="006028F7"/>
    <w:rsid w:val="00602E3A"/>
    <w:rsid w:val="00604280"/>
    <w:rsid w:val="006122C2"/>
    <w:rsid w:val="006140CB"/>
    <w:rsid w:val="00616927"/>
    <w:rsid w:val="00620B6C"/>
    <w:rsid w:val="00624512"/>
    <w:rsid w:val="006253DD"/>
    <w:rsid w:val="00626546"/>
    <w:rsid w:val="006423A1"/>
    <w:rsid w:val="00642FD9"/>
    <w:rsid w:val="006452B9"/>
    <w:rsid w:val="00647F7D"/>
    <w:rsid w:val="0065153A"/>
    <w:rsid w:val="006529F3"/>
    <w:rsid w:val="00654533"/>
    <w:rsid w:val="006550ED"/>
    <w:rsid w:val="006575EC"/>
    <w:rsid w:val="00657FBF"/>
    <w:rsid w:val="006676F7"/>
    <w:rsid w:val="00670A03"/>
    <w:rsid w:val="00673280"/>
    <w:rsid w:val="006742F8"/>
    <w:rsid w:val="00675759"/>
    <w:rsid w:val="00675906"/>
    <w:rsid w:val="00684780"/>
    <w:rsid w:val="00684BDB"/>
    <w:rsid w:val="006856F7"/>
    <w:rsid w:val="006874B3"/>
    <w:rsid w:val="006933B6"/>
    <w:rsid w:val="00693C75"/>
    <w:rsid w:val="00697B25"/>
    <w:rsid w:val="006A0C12"/>
    <w:rsid w:val="006A196E"/>
    <w:rsid w:val="006A56E9"/>
    <w:rsid w:val="006A7AE5"/>
    <w:rsid w:val="006B5D02"/>
    <w:rsid w:val="006B7D71"/>
    <w:rsid w:val="006C1126"/>
    <w:rsid w:val="006C739C"/>
    <w:rsid w:val="006D094C"/>
    <w:rsid w:val="006D276A"/>
    <w:rsid w:val="006D49AF"/>
    <w:rsid w:val="006D5790"/>
    <w:rsid w:val="006F5EFF"/>
    <w:rsid w:val="006F7078"/>
    <w:rsid w:val="00700CB1"/>
    <w:rsid w:val="00701F63"/>
    <w:rsid w:val="00704741"/>
    <w:rsid w:val="00711AFC"/>
    <w:rsid w:val="00715487"/>
    <w:rsid w:val="00723691"/>
    <w:rsid w:val="0072701D"/>
    <w:rsid w:val="007309EC"/>
    <w:rsid w:val="00737533"/>
    <w:rsid w:val="007378A3"/>
    <w:rsid w:val="007400DB"/>
    <w:rsid w:val="00741768"/>
    <w:rsid w:val="007447FC"/>
    <w:rsid w:val="00753DD0"/>
    <w:rsid w:val="00755A22"/>
    <w:rsid w:val="00761089"/>
    <w:rsid w:val="00765F05"/>
    <w:rsid w:val="00767A5B"/>
    <w:rsid w:val="00767B86"/>
    <w:rsid w:val="00771784"/>
    <w:rsid w:val="00774B5C"/>
    <w:rsid w:val="0077669D"/>
    <w:rsid w:val="00777E49"/>
    <w:rsid w:val="00777F76"/>
    <w:rsid w:val="00777FD1"/>
    <w:rsid w:val="007809D4"/>
    <w:rsid w:val="00783484"/>
    <w:rsid w:val="00794DCD"/>
    <w:rsid w:val="0079614F"/>
    <w:rsid w:val="0079647B"/>
    <w:rsid w:val="007A1AC8"/>
    <w:rsid w:val="007A2DA6"/>
    <w:rsid w:val="007A3270"/>
    <w:rsid w:val="007A3479"/>
    <w:rsid w:val="007A365B"/>
    <w:rsid w:val="007A4EC5"/>
    <w:rsid w:val="007A7889"/>
    <w:rsid w:val="007B7528"/>
    <w:rsid w:val="007C1D22"/>
    <w:rsid w:val="007C7151"/>
    <w:rsid w:val="007D6187"/>
    <w:rsid w:val="007E1239"/>
    <w:rsid w:val="007E29E8"/>
    <w:rsid w:val="007E371C"/>
    <w:rsid w:val="007E3B3B"/>
    <w:rsid w:val="007E4034"/>
    <w:rsid w:val="007E5992"/>
    <w:rsid w:val="007F23BC"/>
    <w:rsid w:val="007F401B"/>
    <w:rsid w:val="007F480A"/>
    <w:rsid w:val="007F579D"/>
    <w:rsid w:val="007F7927"/>
    <w:rsid w:val="00802A4D"/>
    <w:rsid w:val="008039E6"/>
    <w:rsid w:val="008165D4"/>
    <w:rsid w:val="00820A72"/>
    <w:rsid w:val="00827C5C"/>
    <w:rsid w:val="00832051"/>
    <w:rsid w:val="008325AC"/>
    <w:rsid w:val="00836FE1"/>
    <w:rsid w:val="00841430"/>
    <w:rsid w:val="0084208C"/>
    <w:rsid w:val="008422B5"/>
    <w:rsid w:val="008440DF"/>
    <w:rsid w:val="0084771B"/>
    <w:rsid w:val="00853751"/>
    <w:rsid w:val="00854362"/>
    <w:rsid w:val="0085453C"/>
    <w:rsid w:val="008643A4"/>
    <w:rsid w:val="0086536A"/>
    <w:rsid w:val="00865F34"/>
    <w:rsid w:val="0086767A"/>
    <w:rsid w:val="00870782"/>
    <w:rsid w:val="008757D3"/>
    <w:rsid w:val="008839E1"/>
    <w:rsid w:val="00884012"/>
    <w:rsid w:val="00884DFA"/>
    <w:rsid w:val="008855F9"/>
    <w:rsid w:val="0088596B"/>
    <w:rsid w:val="008872E4"/>
    <w:rsid w:val="008902A9"/>
    <w:rsid w:val="0089396A"/>
    <w:rsid w:val="008A19B9"/>
    <w:rsid w:val="008A6999"/>
    <w:rsid w:val="008B21B7"/>
    <w:rsid w:val="008B301F"/>
    <w:rsid w:val="008B3F5F"/>
    <w:rsid w:val="008B4BD7"/>
    <w:rsid w:val="008B4E02"/>
    <w:rsid w:val="008B4F4E"/>
    <w:rsid w:val="008B6293"/>
    <w:rsid w:val="008B7E85"/>
    <w:rsid w:val="008C07F0"/>
    <w:rsid w:val="008D0BE8"/>
    <w:rsid w:val="008D240C"/>
    <w:rsid w:val="008D5000"/>
    <w:rsid w:val="008D69AC"/>
    <w:rsid w:val="008E0BA3"/>
    <w:rsid w:val="008E2996"/>
    <w:rsid w:val="008E39B8"/>
    <w:rsid w:val="008E4542"/>
    <w:rsid w:val="008E502B"/>
    <w:rsid w:val="008E5461"/>
    <w:rsid w:val="008E5FCA"/>
    <w:rsid w:val="008E70C2"/>
    <w:rsid w:val="008F14FA"/>
    <w:rsid w:val="008F5B1F"/>
    <w:rsid w:val="008F7A49"/>
    <w:rsid w:val="009035F1"/>
    <w:rsid w:val="00906086"/>
    <w:rsid w:val="00912173"/>
    <w:rsid w:val="00914147"/>
    <w:rsid w:val="009145E0"/>
    <w:rsid w:val="00915331"/>
    <w:rsid w:val="00917122"/>
    <w:rsid w:val="00920F22"/>
    <w:rsid w:val="00924B42"/>
    <w:rsid w:val="00926FC5"/>
    <w:rsid w:val="009302B9"/>
    <w:rsid w:val="00931194"/>
    <w:rsid w:val="00931813"/>
    <w:rsid w:val="00931A27"/>
    <w:rsid w:val="00932884"/>
    <w:rsid w:val="00942982"/>
    <w:rsid w:val="00942CD4"/>
    <w:rsid w:val="00944276"/>
    <w:rsid w:val="009509C6"/>
    <w:rsid w:val="00954EE5"/>
    <w:rsid w:val="00954FB0"/>
    <w:rsid w:val="00960172"/>
    <w:rsid w:val="009618C7"/>
    <w:rsid w:val="00966A45"/>
    <w:rsid w:val="00971D55"/>
    <w:rsid w:val="009724BF"/>
    <w:rsid w:val="009740D5"/>
    <w:rsid w:val="0097417D"/>
    <w:rsid w:val="00982F9D"/>
    <w:rsid w:val="00983AEE"/>
    <w:rsid w:val="009858E4"/>
    <w:rsid w:val="009918BD"/>
    <w:rsid w:val="00993F97"/>
    <w:rsid w:val="009956E9"/>
    <w:rsid w:val="00996E57"/>
    <w:rsid w:val="009A34BB"/>
    <w:rsid w:val="009A38B2"/>
    <w:rsid w:val="009A3D45"/>
    <w:rsid w:val="009A564A"/>
    <w:rsid w:val="009B0012"/>
    <w:rsid w:val="009B06F1"/>
    <w:rsid w:val="009B3451"/>
    <w:rsid w:val="009C0C1A"/>
    <w:rsid w:val="009C2E56"/>
    <w:rsid w:val="009C3587"/>
    <w:rsid w:val="009C38E2"/>
    <w:rsid w:val="009C5EE2"/>
    <w:rsid w:val="009C7CA9"/>
    <w:rsid w:val="009D2F12"/>
    <w:rsid w:val="009D4E7E"/>
    <w:rsid w:val="009D6475"/>
    <w:rsid w:val="009E36C6"/>
    <w:rsid w:val="009E383F"/>
    <w:rsid w:val="009E5C48"/>
    <w:rsid w:val="009F3FCB"/>
    <w:rsid w:val="009F5861"/>
    <w:rsid w:val="00A00C3B"/>
    <w:rsid w:val="00A0108F"/>
    <w:rsid w:val="00A01468"/>
    <w:rsid w:val="00A0154E"/>
    <w:rsid w:val="00A119DD"/>
    <w:rsid w:val="00A11CF8"/>
    <w:rsid w:val="00A16C2F"/>
    <w:rsid w:val="00A261D2"/>
    <w:rsid w:val="00A26A97"/>
    <w:rsid w:val="00A26F26"/>
    <w:rsid w:val="00A27489"/>
    <w:rsid w:val="00A27C14"/>
    <w:rsid w:val="00A3510D"/>
    <w:rsid w:val="00A363EA"/>
    <w:rsid w:val="00A403CA"/>
    <w:rsid w:val="00A446CA"/>
    <w:rsid w:val="00A51214"/>
    <w:rsid w:val="00A528B6"/>
    <w:rsid w:val="00A53BD5"/>
    <w:rsid w:val="00A53D70"/>
    <w:rsid w:val="00A53F2D"/>
    <w:rsid w:val="00A55762"/>
    <w:rsid w:val="00A5593B"/>
    <w:rsid w:val="00A55975"/>
    <w:rsid w:val="00A57BE8"/>
    <w:rsid w:val="00A6166C"/>
    <w:rsid w:val="00A62B01"/>
    <w:rsid w:val="00A6457F"/>
    <w:rsid w:val="00A659E9"/>
    <w:rsid w:val="00A67BE0"/>
    <w:rsid w:val="00A70C9D"/>
    <w:rsid w:val="00A722FA"/>
    <w:rsid w:val="00A7249E"/>
    <w:rsid w:val="00A737CC"/>
    <w:rsid w:val="00A73A22"/>
    <w:rsid w:val="00A7467A"/>
    <w:rsid w:val="00A76329"/>
    <w:rsid w:val="00A809FB"/>
    <w:rsid w:val="00A868FE"/>
    <w:rsid w:val="00A92724"/>
    <w:rsid w:val="00A92D16"/>
    <w:rsid w:val="00A93455"/>
    <w:rsid w:val="00A9674B"/>
    <w:rsid w:val="00AA1AAB"/>
    <w:rsid w:val="00AA20C7"/>
    <w:rsid w:val="00AA3346"/>
    <w:rsid w:val="00AA4F3B"/>
    <w:rsid w:val="00AB198A"/>
    <w:rsid w:val="00AB5CFA"/>
    <w:rsid w:val="00AC2D35"/>
    <w:rsid w:val="00AC600B"/>
    <w:rsid w:val="00AC718C"/>
    <w:rsid w:val="00AC72AA"/>
    <w:rsid w:val="00AC7DBA"/>
    <w:rsid w:val="00AD0958"/>
    <w:rsid w:val="00AD4122"/>
    <w:rsid w:val="00AD4849"/>
    <w:rsid w:val="00AD4BCB"/>
    <w:rsid w:val="00AD5E5B"/>
    <w:rsid w:val="00AD685B"/>
    <w:rsid w:val="00AD7C27"/>
    <w:rsid w:val="00AE3F9C"/>
    <w:rsid w:val="00AE62C6"/>
    <w:rsid w:val="00AE65E5"/>
    <w:rsid w:val="00AF3BED"/>
    <w:rsid w:val="00AF558E"/>
    <w:rsid w:val="00B05E45"/>
    <w:rsid w:val="00B07CE1"/>
    <w:rsid w:val="00B10537"/>
    <w:rsid w:val="00B11294"/>
    <w:rsid w:val="00B12310"/>
    <w:rsid w:val="00B13546"/>
    <w:rsid w:val="00B14FC2"/>
    <w:rsid w:val="00B20165"/>
    <w:rsid w:val="00B22363"/>
    <w:rsid w:val="00B228C4"/>
    <w:rsid w:val="00B23B55"/>
    <w:rsid w:val="00B2504F"/>
    <w:rsid w:val="00B30344"/>
    <w:rsid w:val="00B320C7"/>
    <w:rsid w:val="00B3210F"/>
    <w:rsid w:val="00B32A5F"/>
    <w:rsid w:val="00B331CA"/>
    <w:rsid w:val="00B336AC"/>
    <w:rsid w:val="00B3595F"/>
    <w:rsid w:val="00B37F2C"/>
    <w:rsid w:val="00B44F2D"/>
    <w:rsid w:val="00B5018A"/>
    <w:rsid w:val="00B50732"/>
    <w:rsid w:val="00B52BF1"/>
    <w:rsid w:val="00B63995"/>
    <w:rsid w:val="00B64319"/>
    <w:rsid w:val="00B64B5E"/>
    <w:rsid w:val="00B65320"/>
    <w:rsid w:val="00B70300"/>
    <w:rsid w:val="00B73730"/>
    <w:rsid w:val="00B73C2B"/>
    <w:rsid w:val="00B75D88"/>
    <w:rsid w:val="00B80826"/>
    <w:rsid w:val="00B80848"/>
    <w:rsid w:val="00B8603B"/>
    <w:rsid w:val="00B92D1B"/>
    <w:rsid w:val="00B93558"/>
    <w:rsid w:val="00B94B9E"/>
    <w:rsid w:val="00BA1B8C"/>
    <w:rsid w:val="00BA32A2"/>
    <w:rsid w:val="00BA4081"/>
    <w:rsid w:val="00BA5B2A"/>
    <w:rsid w:val="00BA6869"/>
    <w:rsid w:val="00BA77E0"/>
    <w:rsid w:val="00BA7A0A"/>
    <w:rsid w:val="00BB0362"/>
    <w:rsid w:val="00BB068D"/>
    <w:rsid w:val="00BB1D16"/>
    <w:rsid w:val="00BB58EF"/>
    <w:rsid w:val="00BC1ACD"/>
    <w:rsid w:val="00BC4761"/>
    <w:rsid w:val="00BC61BE"/>
    <w:rsid w:val="00BC62B2"/>
    <w:rsid w:val="00BD44D2"/>
    <w:rsid w:val="00BD5812"/>
    <w:rsid w:val="00BD5A5B"/>
    <w:rsid w:val="00BE06C3"/>
    <w:rsid w:val="00BE4169"/>
    <w:rsid w:val="00BE577D"/>
    <w:rsid w:val="00BF43C6"/>
    <w:rsid w:val="00BF614C"/>
    <w:rsid w:val="00BF6897"/>
    <w:rsid w:val="00C01D80"/>
    <w:rsid w:val="00C109E2"/>
    <w:rsid w:val="00C10A38"/>
    <w:rsid w:val="00C12280"/>
    <w:rsid w:val="00C1395E"/>
    <w:rsid w:val="00C16830"/>
    <w:rsid w:val="00C16B9F"/>
    <w:rsid w:val="00C236C9"/>
    <w:rsid w:val="00C24E8B"/>
    <w:rsid w:val="00C2792F"/>
    <w:rsid w:val="00C3146A"/>
    <w:rsid w:val="00C3345E"/>
    <w:rsid w:val="00C40450"/>
    <w:rsid w:val="00C4114D"/>
    <w:rsid w:val="00C41A99"/>
    <w:rsid w:val="00C4655D"/>
    <w:rsid w:val="00C506BA"/>
    <w:rsid w:val="00C52335"/>
    <w:rsid w:val="00C529CE"/>
    <w:rsid w:val="00C54E0E"/>
    <w:rsid w:val="00C57E09"/>
    <w:rsid w:val="00C73125"/>
    <w:rsid w:val="00C731EE"/>
    <w:rsid w:val="00C75952"/>
    <w:rsid w:val="00C76323"/>
    <w:rsid w:val="00C8041E"/>
    <w:rsid w:val="00C837AF"/>
    <w:rsid w:val="00C837CD"/>
    <w:rsid w:val="00C83DCE"/>
    <w:rsid w:val="00C8556F"/>
    <w:rsid w:val="00C85E53"/>
    <w:rsid w:val="00C9442B"/>
    <w:rsid w:val="00C9523C"/>
    <w:rsid w:val="00CA4966"/>
    <w:rsid w:val="00CA4D74"/>
    <w:rsid w:val="00CA4DC3"/>
    <w:rsid w:val="00CA4DFC"/>
    <w:rsid w:val="00CA4EB9"/>
    <w:rsid w:val="00CA6CC6"/>
    <w:rsid w:val="00CB0BF1"/>
    <w:rsid w:val="00CB73EA"/>
    <w:rsid w:val="00CB782D"/>
    <w:rsid w:val="00CB7C3E"/>
    <w:rsid w:val="00CB7F7C"/>
    <w:rsid w:val="00CC6D63"/>
    <w:rsid w:val="00CD1C5D"/>
    <w:rsid w:val="00CD2A38"/>
    <w:rsid w:val="00CD65CB"/>
    <w:rsid w:val="00CE4013"/>
    <w:rsid w:val="00CE4193"/>
    <w:rsid w:val="00CE7278"/>
    <w:rsid w:val="00CF13D7"/>
    <w:rsid w:val="00CF1F41"/>
    <w:rsid w:val="00CF386F"/>
    <w:rsid w:val="00CF5A0F"/>
    <w:rsid w:val="00CF61E1"/>
    <w:rsid w:val="00CF7164"/>
    <w:rsid w:val="00D0738B"/>
    <w:rsid w:val="00D110D2"/>
    <w:rsid w:val="00D133E1"/>
    <w:rsid w:val="00D14305"/>
    <w:rsid w:val="00D14D95"/>
    <w:rsid w:val="00D15B58"/>
    <w:rsid w:val="00D15CE6"/>
    <w:rsid w:val="00D1686C"/>
    <w:rsid w:val="00D16B86"/>
    <w:rsid w:val="00D200BA"/>
    <w:rsid w:val="00D225A4"/>
    <w:rsid w:val="00D3020F"/>
    <w:rsid w:val="00D40996"/>
    <w:rsid w:val="00D4219D"/>
    <w:rsid w:val="00D426A0"/>
    <w:rsid w:val="00D44002"/>
    <w:rsid w:val="00D445E6"/>
    <w:rsid w:val="00D460D4"/>
    <w:rsid w:val="00D50F4C"/>
    <w:rsid w:val="00D54518"/>
    <w:rsid w:val="00D60C4F"/>
    <w:rsid w:val="00D62F15"/>
    <w:rsid w:val="00D670CE"/>
    <w:rsid w:val="00D67630"/>
    <w:rsid w:val="00D71BE5"/>
    <w:rsid w:val="00D71D60"/>
    <w:rsid w:val="00D77399"/>
    <w:rsid w:val="00D81791"/>
    <w:rsid w:val="00D8200D"/>
    <w:rsid w:val="00D8254C"/>
    <w:rsid w:val="00D84423"/>
    <w:rsid w:val="00D8713E"/>
    <w:rsid w:val="00D90594"/>
    <w:rsid w:val="00D91799"/>
    <w:rsid w:val="00D91CD4"/>
    <w:rsid w:val="00D94753"/>
    <w:rsid w:val="00D9708D"/>
    <w:rsid w:val="00DA2431"/>
    <w:rsid w:val="00DB2E11"/>
    <w:rsid w:val="00DB497C"/>
    <w:rsid w:val="00DB5F60"/>
    <w:rsid w:val="00DB7633"/>
    <w:rsid w:val="00DB7A99"/>
    <w:rsid w:val="00DC1D35"/>
    <w:rsid w:val="00DC1EA9"/>
    <w:rsid w:val="00DC20B4"/>
    <w:rsid w:val="00DC5003"/>
    <w:rsid w:val="00DC71AF"/>
    <w:rsid w:val="00DC7B06"/>
    <w:rsid w:val="00DD00E3"/>
    <w:rsid w:val="00DD1351"/>
    <w:rsid w:val="00DD1EED"/>
    <w:rsid w:val="00DD2368"/>
    <w:rsid w:val="00DD369D"/>
    <w:rsid w:val="00DD3863"/>
    <w:rsid w:val="00DD3BD1"/>
    <w:rsid w:val="00DD5C1F"/>
    <w:rsid w:val="00DD66B7"/>
    <w:rsid w:val="00DD699F"/>
    <w:rsid w:val="00DE1DFF"/>
    <w:rsid w:val="00DE27F5"/>
    <w:rsid w:val="00DE3B90"/>
    <w:rsid w:val="00DE5193"/>
    <w:rsid w:val="00DF2B7F"/>
    <w:rsid w:val="00DF769E"/>
    <w:rsid w:val="00DF7878"/>
    <w:rsid w:val="00E031FB"/>
    <w:rsid w:val="00E05A67"/>
    <w:rsid w:val="00E15313"/>
    <w:rsid w:val="00E1663D"/>
    <w:rsid w:val="00E21D40"/>
    <w:rsid w:val="00E26CCB"/>
    <w:rsid w:val="00E37796"/>
    <w:rsid w:val="00E431AA"/>
    <w:rsid w:val="00E441F2"/>
    <w:rsid w:val="00E44215"/>
    <w:rsid w:val="00E47810"/>
    <w:rsid w:val="00E55714"/>
    <w:rsid w:val="00E55F26"/>
    <w:rsid w:val="00E62984"/>
    <w:rsid w:val="00E67D8C"/>
    <w:rsid w:val="00E7079E"/>
    <w:rsid w:val="00E83C46"/>
    <w:rsid w:val="00E87CE2"/>
    <w:rsid w:val="00E93507"/>
    <w:rsid w:val="00E979AE"/>
    <w:rsid w:val="00E97FAD"/>
    <w:rsid w:val="00EA1848"/>
    <w:rsid w:val="00EA4CB6"/>
    <w:rsid w:val="00EA7318"/>
    <w:rsid w:val="00EB3E36"/>
    <w:rsid w:val="00EC69DC"/>
    <w:rsid w:val="00ED0393"/>
    <w:rsid w:val="00EE00AB"/>
    <w:rsid w:val="00EE260F"/>
    <w:rsid w:val="00EE61A2"/>
    <w:rsid w:val="00EE7535"/>
    <w:rsid w:val="00EF2582"/>
    <w:rsid w:val="00EF2DC5"/>
    <w:rsid w:val="00EF6B67"/>
    <w:rsid w:val="00F02DCB"/>
    <w:rsid w:val="00F13A67"/>
    <w:rsid w:val="00F15F3A"/>
    <w:rsid w:val="00F179E3"/>
    <w:rsid w:val="00F22E53"/>
    <w:rsid w:val="00F237E2"/>
    <w:rsid w:val="00F3107E"/>
    <w:rsid w:val="00F362BA"/>
    <w:rsid w:val="00F42DDB"/>
    <w:rsid w:val="00F45161"/>
    <w:rsid w:val="00F46B41"/>
    <w:rsid w:val="00F60924"/>
    <w:rsid w:val="00F652FA"/>
    <w:rsid w:val="00F66FC6"/>
    <w:rsid w:val="00F676AE"/>
    <w:rsid w:val="00F67843"/>
    <w:rsid w:val="00F700CB"/>
    <w:rsid w:val="00F70AC2"/>
    <w:rsid w:val="00F8697B"/>
    <w:rsid w:val="00F87F35"/>
    <w:rsid w:val="00F87F9A"/>
    <w:rsid w:val="00F93916"/>
    <w:rsid w:val="00F949A1"/>
    <w:rsid w:val="00F95C36"/>
    <w:rsid w:val="00F95C89"/>
    <w:rsid w:val="00F97BBD"/>
    <w:rsid w:val="00FA646E"/>
    <w:rsid w:val="00FA6B25"/>
    <w:rsid w:val="00FA7B63"/>
    <w:rsid w:val="00FB132E"/>
    <w:rsid w:val="00FB216D"/>
    <w:rsid w:val="00FB6DF6"/>
    <w:rsid w:val="00FC00C9"/>
    <w:rsid w:val="00FC1947"/>
    <w:rsid w:val="00FC52CB"/>
    <w:rsid w:val="00FC7640"/>
    <w:rsid w:val="00FD2726"/>
    <w:rsid w:val="00FD5848"/>
    <w:rsid w:val="00FD5D01"/>
    <w:rsid w:val="00FD6C52"/>
    <w:rsid w:val="00FE4908"/>
    <w:rsid w:val="00FF1C9E"/>
    <w:rsid w:val="00FF1E99"/>
    <w:rsid w:val="00FF276F"/>
    <w:rsid w:val="00FF45A7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34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B250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145E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504F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145E0"/>
    <w:rPr>
      <w:rFonts w:ascii="Cambria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D71D60"/>
    <w:pPr>
      <w:ind w:left="720"/>
      <w:contextualSpacing/>
    </w:pPr>
  </w:style>
  <w:style w:type="paragraph" w:styleId="NoSpacing">
    <w:name w:val="No Spacing"/>
    <w:uiPriority w:val="99"/>
    <w:qFormat/>
    <w:rsid w:val="00FF1C9E"/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AA2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A20C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A2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20C7"/>
    <w:rPr>
      <w:rFonts w:cs="Times New Roman"/>
    </w:rPr>
  </w:style>
  <w:style w:type="paragraph" w:styleId="NormalWeb">
    <w:name w:val="Normal (Web)"/>
    <w:basedOn w:val="Normal"/>
    <w:uiPriority w:val="99"/>
    <w:semiHidden/>
    <w:rsid w:val="000E7F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481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81853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8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3847</TotalTime>
  <Pages>53</Pages>
  <Words>8076</Words>
  <Characters>-32766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350</cp:revision>
  <dcterms:created xsi:type="dcterms:W3CDTF">2012-03-08T05:15:00Z</dcterms:created>
  <dcterms:modified xsi:type="dcterms:W3CDTF">2012-05-15T10:58:00Z</dcterms:modified>
</cp:coreProperties>
</file>